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512F17" w14:textId="19D8D164" w:rsidR="00E9454E" w:rsidRPr="004358C9" w:rsidRDefault="004358C9" w:rsidP="004358C9">
      <w:pPr>
        <w:tabs>
          <w:tab w:val="left" w:pos="1080"/>
        </w:tabs>
        <w:rPr>
          <w:b/>
        </w:rPr>
      </w:pPr>
      <w:r w:rsidRPr="004358C9">
        <w:rPr>
          <w:b/>
        </w:rPr>
        <w:t xml:space="preserve">Bijlage </w:t>
      </w:r>
      <w:r w:rsidR="000F5FD4">
        <w:rPr>
          <w:b/>
        </w:rPr>
        <w:t>4</w:t>
      </w:r>
      <w:r w:rsidRPr="004358C9">
        <w:rPr>
          <w:b/>
        </w:rPr>
        <w:tab/>
      </w:r>
      <w:r w:rsidRPr="004358C9">
        <w:rPr>
          <w:b/>
        </w:rPr>
        <w:tab/>
        <w:t>Conce</w:t>
      </w:r>
      <w:r w:rsidRPr="00247CE3">
        <w:rPr>
          <w:b/>
          <w:color w:val="000000" w:themeColor="text1"/>
        </w:rPr>
        <w:t>pt</w:t>
      </w:r>
      <w:r w:rsidR="00247CE3" w:rsidRPr="00247CE3">
        <w:rPr>
          <w:b/>
          <w:color w:val="000000" w:themeColor="text1"/>
        </w:rPr>
        <w:t xml:space="preserve"> </w:t>
      </w:r>
      <w:r w:rsidRPr="00247CE3">
        <w:rPr>
          <w:b/>
          <w:color w:val="000000" w:themeColor="text1"/>
        </w:rPr>
        <w:t>Raam</w:t>
      </w:r>
      <w:r w:rsidR="00247CE3" w:rsidRPr="00247CE3">
        <w:rPr>
          <w:b/>
          <w:color w:val="000000" w:themeColor="text1"/>
        </w:rPr>
        <w:t>o</w:t>
      </w:r>
      <w:r w:rsidRPr="00247CE3">
        <w:rPr>
          <w:b/>
          <w:color w:val="000000" w:themeColor="text1"/>
        </w:rPr>
        <w:t>vereenkomst</w:t>
      </w:r>
      <w:r w:rsidR="00E9454E" w:rsidRPr="00247CE3">
        <w:rPr>
          <w:rFonts w:eastAsiaTheme="minorHAnsi" w:cstheme="minorBidi"/>
          <w:b/>
          <w:color w:val="000000" w:themeColor="text1"/>
          <w:lang w:eastAsia="en-US"/>
        </w:rPr>
        <w:t xml:space="preserve"> </w:t>
      </w:r>
      <w:r w:rsidR="00B67DBF">
        <w:rPr>
          <w:rFonts w:eastAsiaTheme="minorHAnsi" w:cstheme="minorBidi"/>
          <w:b/>
          <w:lang w:eastAsia="en-US"/>
        </w:rPr>
        <w:fldChar w:fldCharType="begin" w:fldLock="1"/>
      </w:r>
      <w:r w:rsidR="00B67DBF" w:rsidRPr="00B67DBF">
        <w:rPr>
          <w:rFonts w:eastAsiaTheme="minorHAnsi" w:cstheme="minorBidi"/>
          <w:b/>
          <w:lang w:eastAsia="en-US"/>
        </w:rPr>
        <w:instrText xml:space="preserve"> mitVV VV0E96E9ADB9C14D29ADB67B81792E5FC3 \* MERGEFORMAT </w:instrText>
      </w:r>
      <w:r w:rsidR="00B67DBF">
        <w:rPr>
          <w:rFonts w:eastAsiaTheme="minorHAnsi" w:cstheme="minorBidi"/>
          <w:b/>
          <w:lang w:eastAsia="en-US"/>
        </w:rPr>
        <w:fldChar w:fldCharType="end"/>
      </w:r>
    </w:p>
    <w:p w14:paraId="188871EE" w14:textId="77777777" w:rsidR="004358C9" w:rsidRDefault="004358C9" w:rsidP="004358C9">
      <w:pPr>
        <w:rPr>
          <w:i/>
          <w:color w:val="FF0000"/>
          <w:highlight w:val="yellow"/>
        </w:rPr>
      </w:pPr>
    </w:p>
    <w:p w14:paraId="3195C70C" w14:textId="77777777" w:rsidR="001741F1" w:rsidRPr="001741F1" w:rsidRDefault="001741F1" w:rsidP="001741F1">
      <w:pPr>
        <w:rPr>
          <w:b/>
        </w:rPr>
      </w:pPr>
    </w:p>
    <w:p w14:paraId="5A01DC24" w14:textId="77777777" w:rsidR="00E9454E" w:rsidRPr="00E9454E" w:rsidRDefault="00E9454E" w:rsidP="00E9454E">
      <w:pPr>
        <w:autoSpaceDE w:val="0"/>
        <w:autoSpaceDN w:val="0"/>
        <w:adjustRightInd w:val="0"/>
        <w:spacing w:after="200" w:line="276" w:lineRule="auto"/>
        <w:rPr>
          <w:rFonts w:eastAsiaTheme="minorHAnsi" w:cstheme="minorBidi"/>
          <w:color w:val="000000"/>
          <w:lang w:eastAsia="en-US"/>
        </w:rPr>
      </w:pPr>
      <w:r w:rsidRPr="00E9454E">
        <w:rPr>
          <w:rFonts w:eastAsiaTheme="minorHAnsi" w:cstheme="minorBidi"/>
          <w:color w:val="000000"/>
          <w:lang w:eastAsia="en-US"/>
        </w:rPr>
        <w:t>PARTIJEN:</w:t>
      </w:r>
    </w:p>
    <w:p w14:paraId="1467478B" w14:textId="77777777" w:rsidR="00E9454E" w:rsidRPr="004358C9" w:rsidRDefault="00E9454E" w:rsidP="00E9454E">
      <w:pPr>
        <w:numPr>
          <w:ilvl w:val="0"/>
          <w:numId w:val="17"/>
        </w:numPr>
        <w:tabs>
          <w:tab w:val="left" w:pos="-1440"/>
          <w:tab w:val="left" w:pos="-720"/>
          <w:tab w:val="left" w:pos="540"/>
        </w:tabs>
        <w:spacing w:after="200" w:line="276" w:lineRule="auto"/>
        <w:ind w:left="540" w:hanging="540"/>
        <w:rPr>
          <w:rFonts w:eastAsiaTheme="minorHAnsi" w:cstheme="minorBidi"/>
          <w:lang w:eastAsia="en-US"/>
        </w:rPr>
      </w:pPr>
      <w:r w:rsidRPr="004358C9">
        <w:rPr>
          <w:rFonts w:eastAsiaTheme="minorHAnsi" w:cstheme="minorBidi"/>
          <w:lang w:eastAsia="en-US"/>
        </w:rPr>
        <w:t xml:space="preserve">Hoogheemraadschap van Rijnland, gevestigd te Leiden, te dezen vertegenwoordigd </w:t>
      </w:r>
      <w:r w:rsidR="001741F1">
        <w:rPr>
          <w:rFonts w:eastAsiaTheme="minorHAnsi" w:cstheme="minorBidi"/>
          <w:lang w:eastAsia="en-US"/>
        </w:rPr>
        <w:t>door</w:t>
      </w:r>
      <w:r w:rsidRPr="004358C9">
        <w:rPr>
          <w:rFonts w:eastAsiaTheme="minorHAnsi" w:cstheme="minorBidi"/>
          <w:spacing w:val="2"/>
          <w:lang w:eastAsia="en-US"/>
        </w:rPr>
        <w:t xml:space="preserve"> </w:t>
      </w:r>
      <w:r w:rsidR="004358C9" w:rsidRPr="004358C9">
        <w:rPr>
          <w:spacing w:val="2"/>
        </w:rPr>
        <w:fldChar w:fldCharType="begin">
          <w:ffData>
            <w:name w:val="Text2"/>
            <w:enabled/>
            <w:calcOnExit w:val="0"/>
            <w:textInput/>
          </w:ffData>
        </w:fldChar>
      </w:r>
      <w:r w:rsidR="004358C9" w:rsidRPr="004358C9">
        <w:rPr>
          <w:spacing w:val="2"/>
        </w:rPr>
        <w:instrText xml:space="preserve"> FORMTEXT </w:instrText>
      </w:r>
      <w:r w:rsidR="004358C9" w:rsidRPr="004358C9">
        <w:rPr>
          <w:spacing w:val="2"/>
        </w:rPr>
      </w:r>
      <w:r w:rsidR="004358C9" w:rsidRPr="004358C9">
        <w:rPr>
          <w:spacing w:val="2"/>
        </w:rPr>
        <w:fldChar w:fldCharType="separate"/>
      </w:r>
      <w:r w:rsidR="004358C9" w:rsidRPr="003F7EE9">
        <w:rPr>
          <w:rFonts w:eastAsia="Arial Unicode MS"/>
          <w:noProof/>
          <w:spacing w:val="2"/>
        </w:rPr>
        <w:t> </w:t>
      </w:r>
      <w:r w:rsidR="004358C9" w:rsidRPr="003F7EE9">
        <w:rPr>
          <w:rFonts w:eastAsia="Arial Unicode MS"/>
          <w:noProof/>
          <w:spacing w:val="2"/>
        </w:rPr>
        <w:t> </w:t>
      </w:r>
      <w:r w:rsidR="004358C9" w:rsidRPr="003F7EE9">
        <w:rPr>
          <w:rFonts w:eastAsia="Arial Unicode MS"/>
          <w:noProof/>
          <w:spacing w:val="2"/>
        </w:rPr>
        <w:t> </w:t>
      </w:r>
      <w:r w:rsidR="004358C9" w:rsidRPr="003F7EE9">
        <w:rPr>
          <w:rFonts w:eastAsia="Arial Unicode MS"/>
          <w:noProof/>
          <w:spacing w:val="2"/>
        </w:rPr>
        <w:t> </w:t>
      </w:r>
      <w:r w:rsidR="004358C9" w:rsidRPr="003F7EE9">
        <w:rPr>
          <w:rFonts w:eastAsia="Arial Unicode MS"/>
          <w:noProof/>
          <w:spacing w:val="2"/>
        </w:rPr>
        <w:t> </w:t>
      </w:r>
      <w:r w:rsidR="004358C9" w:rsidRPr="004358C9">
        <w:rPr>
          <w:spacing w:val="2"/>
        </w:rPr>
        <w:fldChar w:fldCharType="end"/>
      </w:r>
      <w:r w:rsidR="004358C9" w:rsidRPr="004358C9">
        <w:rPr>
          <w:spacing w:val="2"/>
        </w:rPr>
        <w:t xml:space="preserve">, </w:t>
      </w:r>
      <w:r w:rsidRPr="004358C9">
        <w:rPr>
          <w:rFonts w:eastAsiaTheme="minorHAnsi" w:cstheme="minorBidi"/>
          <w:lang w:eastAsia="en-US"/>
        </w:rPr>
        <w:t xml:space="preserve">hierna te noemen:  </w:t>
      </w:r>
      <w:r w:rsidRPr="004358C9">
        <w:rPr>
          <w:rFonts w:eastAsiaTheme="minorHAnsi" w:cstheme="minorBidi"/>
          <w:color w:val="000000"/>
          <w:lang w:eastAsia="en-US"/>
        </w:rPr>
        <w:t>“Opdrachtgever”</w:t>
      </w:r>
      <w:r w:rsidRPr="004358C9">
        <w:rPr>
          <w:rFonts w:eastAsiaTheme="minorHAnsi" w:cstheme="minorBidi"/>
          <w:lang w:eastAsia="en-US"/>
        </w:rPr>
        <w:t>;</w:t>
      </w:r>
    </w:p>
    <w:p w14:paraId="593059A4" w14:textId="77777777" w:rsidR="00E9454E" w:rsidRPr="00E9454E" w:rsidRDefault="00E9454E" w:rsidP="00E9454E">
      <w:pPr>
        <w:tabs>
          <w:tab w:val="left" w:pos="-1440"/>
          <w:tab w:val="left" w:pos="-720"/>
          <w:tab w:val="left" w:pos="540"/>
        </w:tabs>
        <w:ind w:left="540"/>
        <w:rPr>
          <w:rFonts w:eastAsiaTheme="minorHAnsi" w:cstheme="minorBidi"/>
          <w:lang w:eastAsia="en-US"/>
        </w:rPr>
      </w:pPr>
    </w:p>
    <w:p w14:paraId="2EEBC09F" w14:textId="77777777" w:rsidR="00E9454E" w:rsidRPr="00E9454E" w:rsidRDefault="00B67DBF" w:rsidP="00E9454E">
      <w:pPr>
        <w:numPr>
          <w:ilvl w:val="0"/>
          <w:numId w:val="17"/>
        </w:numPr>
        <w:tabs>
          <w:tab w:val="left" w:pos="-1440"/>
          <w:tab w:val="left" w:pos="-720"/>
          <w:tab w:val="left" w:pos="540"/>
        </w:tabs>
        <w:spacing w:after="200" w:line="276" w:lineRule="auto"/>
        <w:ind w:left="540" w:hanging="540"/>
        <w:rPr>
          <w:rFonts w:eastAsiaTheme="minorHAnsi" w:cstheme="minorBidi"/>
          <w:lang w:eastAsia="en-US"/>
        </w:rPr>
      </w:pPr>
      <w:r>
        <w:rPr>
          <w:rFonts w:eastAsiaTheme="minorHAnsi" w:cstheme="minorBidi"/>
          <w:lang w:eastAsia="en-US"/>
        </w:rPr>
        <w:fldChar w:fldCharType="begin" w:fldLock="1"/>
      </w:r>
      <w:r w:rsidRPr="00B67DBF">
        <w:rPr>
          <w:rFonts w:eastAsiaTheme="minorHAnsi" w:cstheme="minorBidi"/>
          <w:lang w:eastAsia="en-US"/>
        </w:rPr>
        <w:instrText xml:space="preserve"> mitVV VV04292A6FE8BA4FED8D0F3ED80756D3DA \* MERGEFORMAT </w:instrText>
      </w:r>
      <w:r>
        <w:rPr>
          <w:rFonts w:eastAsiaTheme="minorHAnsi" w:cstheme="minorBidi"/>
          <w:lang w:eastAsia="en-US"/>
        </w:rPr>
        <w:fldChar w:fldCharType="separate"/>
      </w:r>
      <w:r w:rsidRPr="00B67DBF">
        <w:rPr>
          <w:rFonts w:eastAsiaTheme="minorHAnsi" w:cstheme="minorBidi"/>
          <w:bCs/>
          <w:noProof/>
          <w:lang w:eastAsia="en-US"/>
        </w:rPr>
        <w:t>Organisatie</w:t>
      </w:r>
      <w:r>
        <w:rPr>
          <w:rFonts w:eastAsiaTheme="minorHAnsi" w:cstheme="minorBidi"/>
          <w:lang w:eastAsia="en-US"/>
        </w:rPr>
        <w:fldChar w:fldCharType="end"/>
      </w:r>
      <w:r w:rsidR="00E9454E" w:rsidRPr="00E9454E">
        <w:rPr>
          <w:rFonts w:eastAsiaTheme="minorHAnsi" w:cstheme="minorBidi"/>
          <w:lang w:eastAsia="en-US"/>
        </w:rPr>
        <w:t>, gevestigd te</w:t>
      </w:r>
      <w:r>
        <w:rPr>
          <w:rFonts w:eastAsiaTheme="minorHAnsi" w:cstheme="minorBidi"/>
          <w:lang w:eastAsia="en-US"/>
        </w:rPr>
        <w:t xml:space="preserve"> </w:t>
      </w:r>
      <w:r>
        <w:rPr>
          <w:rFonts w:eastAsiaTheme="minorHAnsi" w:cstheme="minorBidi"/>
          <w:lang w:eastAsia="en-US"/>
        </w:rPr>
        <w:fldChar w:fldCharType="begin" w:fldLock="1"/>
      </w:r>
      <w:r w:rsidRPr="00B67DBF">
        <w:rPr>
          <w:rFonts w:eastAsiaTheme="minorHAnsi" w:cstheme="minorBidi"/>
          <w:lang w:eastAsia="en-US"/>
        </w:rPr>
        <w:instrText xml:space="preserve"> mitVV VV49C5EC914D914D9DA8122B2AB7AFEC88 \* MERGEFORMAT </w:instrText>
      </w:r>
      <w:r>
        <w:rPr>
          <w:rFonts w:eastAsiaTheme="minorHAnsi" w:cstheme="minorBidi"/>
          <w:lang w:eastAsia="en-US"/>
        </w:rPr>
        <w:fldChar w:fldCharType="separate"/>
      </w:r>
      <w:r w:rsidRPr="00B67DBF">
        <w:rPr>
          <w:rFonts w:eastAsiaTheme="minorHAnsi" w:cstheme="minorBidi"/>
          <w:bCs/>
          <w:noProof/>
          <w:lang w:eastAsia="en-US"/>
        </w:rPr>
        <w:t>Plaats</w:t>
      </w:r>
      <w:r>
        <w:rPr>
          <w:rFonts w:eastAsiaTheme="minorHAnsi" w:cstheme="minorBidi"/>
          <w:lang w:eastAsia="en-US"/>
        </w:rPr>
        <w:fldChar w:fldCharType="end"/>
      </w:r>
      <w:r w:rsidR="00E9454E" w:rsidRPr="00E9454E">
        <w:rPr>
          <w:rFonts w:eastAsiaTheme="minorHAnsi" w:cstheme="minorBidi"/>
          <w:lang w:eastAsia="en-US"/>
        </w:rPr>
        <w:t>, te dezen rechtsgeldig vertegenwoordigd door</w:t>
      </w:r>
      <w:r>
        <w:rPr>
          <w:rFonts w:eastAsiaTheme="minorHAnsi" w:cstheme="minorBidi"/>
          <w:lang w:eastAsia="en-US"/>
        </w:rPr>
        <w:t xml:space="preserve"> </w:t>
      </w:r>
      <w:r>
        <w:rPr>
          <w:rFonts w:eastAsiaTheme="minorHAnsi" w:cstheme="minorBidi"/>
          <w:lang w:eastAsia="en-US"/>
        </w:rPr>
        <w:fldChar w:fldCharType="begin" w:fldLock="1"/>
      </w:r>
      <w:r w:rsidRPr="00B67DBF">
        <w:rPr>
          <w:rFonts w:eastAsiaTheme="minorHAnsi" w:cstheme="minorBidi"/>
          <w:lang w:eastAsia="en-US"/>
        </w:rPr>
        <w:instrText xml:space="preserve"> mitVV VV37462F49F5AD4650A0A4B3AC976FBA5F \* MERGEFORMAT </w:instrText>
      </w:r>
      <w:r>
        <w:rPr>
          <w:rFonts w:eastAsiaTheme="minorHAnsi" w:cstheme="minorBidi"/>
          <w:lang w:eastAsia="en-US"/>
        </w:rPr>
        <w:fldChar w:fldCharType="separate"/>
      </w:r>
      <w:r w:rsidRPr="00B67DBF">
        <w:rPr>
          <w:rFonts w:eastAsiaTheme="minorHAnsi" w:cstheme="minorBidi"/>
          <w:bCs/>
          <w:noProof/>
          <w:lang w:eastAsia="en-US"/>
        </w:rPr>
        <w:t>Contactpersoon</w:t>
      </w:r>
      <w:r>
        <w:rPr>
          <w:rFonts w:eastAsiaTheme="minorHAnsi" w:cstheme="minorBidi"/>
          <w:lang w:eastAsia="en-US"/>
        </w:rPr>
        <w:fldChar w:fldCharType="end"/>
      </w:r>
      <w:r w:rsidR="00B61DA2">
        <w:rPr>
          <w:rFonts w:eastAsiaTheme="minorHAnsi" w:cstheme="minorBidi"/>
          <w:lang w:eastAsia="en-US"/>
        </w:rPr>
        <w:t xml:space="preserve"> </w:t>
      </w:r>
      <w:r w:rsidR="00B61DA2" w:rsidRPr="003F7EE9">
        <w:t xml:space="preserve">(en </w:t>
      </w:r>
      <w:r w:rsidR="00B61DA2" w:rsidRPr="003F7EE9">
        <w:fldChar w:fldCharType="begin">
          <w:ffData>
            <w:name w:val="Text4"/>
            <w:enabled/>
            <w:calcOnExit w:val="0"/>
            <w:textInput/>
          </w:ffData>
        </w:fldChar>
      </w:r>
      <w:bookmarkStart w:id="0" w:name="Text4"/>
      <w:r w:rsidR="00B61DA2" w:rsidRPr="003F7EE9">
        <w:instrText xml:space="preserve"> FORMTEXT </w:instrText>
      </w:r>
      <w:r w:rsidR="00B61DA2" w:rsidRPr="003F7EE9">
        <w:fldChar w:fldCharType="separate"/>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fldChar w:fldCharType="end"/>
      </w:r>
      <w:bookmarkEnd w:id="0"/>
      <w:r w:rsidR="00B61DA2" w:rsidRPr="003F7EE9">
        <w:t>) (naam ondertekenaar)</w:t>
      </w:r>
      <w:r>
        <w:rPr>
          <w:rFonts w:eastAsiaTheme="minorHAnsi" w:cstheme="minorBidi"/>
          <w:lang w:eastAsia="en-US"/>
        </w:rPr>
        <w:t>,</w:t>
      </w:r>
      <w:r w:rsidR="00E9454E" w:rsidRPr="00E9454E">
        <w:rPr>
          <w:rFonts w:eastAsiaTheme="minorHAnsi" w:cstheme="minorBidi"/>
          <w:lang w:eastAsia="en-US"/>
        </w:rPr>
        <w:t xml:space="preserve"> hierna te noemen: “Opdrachtnemer</w:t>
      </w:r>
      <w:r w:rsidR="00E9454E" w:rsidRPr="00E9454E">
        <w:rPr>
          <w:rFonts w:eastAsiaTheme="minorHAnsi" w:cstheme="minorBidi"/>
          <w:color w:val="000000"/>
          <w:lang w:eastAsia="en-US"/>
        </w:rPr>
        <w:t xml:space="preserve">”, </w:t>
      </w:r>
    </w:p>
    <w:p w14:paraId="254957A6" w14:textId="77777777" w:rsidR="00B61DA2" w:rsidRPr="00B61DA2" w:rsidRDefault="00B61DA2" w:rsidP="00B61DA2">
      <w:r w:rsidRPr="00B61DA2">
        <w:t>OVERWEGENDE:</w:t>
      </w:r>
    </w:p>
    <w:p w14:paraId="09B44483" w14:textId="77777777" w:rsidR="00B61DA2" w:rsidRPr="00B61DA2" w:rsidRDefault="00B61DA2" w:rsidP="00B61DA2"/>
    <w:p w14:paraId="63B51AD2" w14:textId="77777777" w:rsidR="00B61DA2" w:rsidRPr="00B61DA2" w:rsidRDefault="00B61DA2" w:rsidP="00B61DA2">
      <w:pPr>
        <w:tabs>
          <w:tab w:val="left" w:pos="540"/>
        </w:tabs>
        <w:ind w:left="540" w:hanging="540"/>
      </w:pPr>
      <w:r w:rsidRPr="00B61DA2">
        <w:t xml:space="preserve">a. </w:t>
      </w:r>
      <w:r w:rsidRPr="00B61DA2">
        <w:tab/>
        <w:t xml:space="preserve">dat Opdrachtgever een Inschrijvingsleidraad heeft uitgeschreven met betrekking tot </w:t>
      </w:r>
      <w:r w:rsidRPr="00B61DA2">
        <w:rPr>
          <w:highlight w:val="lightGray"/>
        </w:rPr>
        <w:t>omschrijving</w:t>
      </w:r>
      <w:r w:rsidR="001741F1">
        <w:rPr>
          <w:highlight w:val="lightGray"/>
        </w:rPr>
        <w:t xml:space="preserve"> levering</w:t>
      </w:r>
      <w:r w:rsidRPr="00B61DA2">
        <w:t xml:space="preserve"> het hoogheemraadschap van Rijnland;</w:t>
      </w:r>
    </w:p>
    <w:p w14:paraId="35D2E433" w14:textId="77777777" w:rsidR="00B61DA2" w:rsidRPr="00B61DA2" w:rsidRDefault="00B61DA2" w:rsidP="00B61DA2">
      <w:pPr>
        <w:tabs>
          <w:tab w:val="left" w:pos="540"/>
        </w:tabs>
        <w:ind w:left="540" w:hanging="540"/>
      </w:pPr>
      <w:r w:rsidRPr="00B61DA2">
        <w:t xml:space="preserve">b. </w:t>
      </w:r>
      <w:r w:rsidRPr="00B61DA2">
        <w:tab/>
        <w:t xml:space="preserve">dat de eisen voor het indienen van de Inschrijving en de uitvoering van de opdracht zijn vastgelegd in de Inschrijvingsleidraad met document </w:t>
      </w:r>
      <w:r w:rsidRPr="00B61DA2">
        <w:rPr>
          <w:highlight w:val="lightGray"/>
        </w:rPr>
        <w:t>…….</w:t>
      </w:r>
      <w:r w:rsidRPr="00B61DA2">
        <w:t>;</w:t>
      </w:r>
    </w:p>
    <w:p w14:paraId="7689404E" w14:textId="77777777" w:rsidR="00B61DA2" w:rsidRPr="00B61DA2" w:rsidRDefault="00B61DA2" w:rsidP="00B61DA2">
      <w:pPr>
        <w:tabs>
          <w:tab w:val="left" w:pos="540"/>
        </w:tabs>
        <w:ind w:left="540" w:hanging="540"/>
      </w:pPr>
      <w:r w:rsidRPr="00B61DA2">
        <w:t xml:space="preserve">c.  </w:t>
      </w:r>
      <w:r w:rsidRPr="00B61DA2">
        <w:tab/>
        <w:t xml:space="preserve">dat Opdrachtnemer op </w:t>
      </w:r>
      <w:proofErr w:type="spellStart"/>
      <w:r w:rsidRPr="00B61DA2">
        <w:rPr>
          <w:highlight w:val="lightGray"/>
        </w:rPr>
        <w:t>dd</w:t>
      </w:r>
      <w:proofErr w:type="spellEnd"/>
      <w:r w:rsidRPr="00B61DA2">
        <w:rPr>
          <w:highlight w:val="lightGray"/>
        </w:rPr>
        <w:t>-mm-</w:t>
      </w:r>
      <w:proofErr w:type="spellStart"/>
      <w:r w:rsidRPr="00B61DA2">
        <w:rPr>
          <w:highlight w:val="lightGray"/>
        </w:rPr>
        <w:t>jjjj</w:t>
      </w:r>
      <w:proofErr w:type="spellEnd"/>
      <w:r w:rsidRPr="00B61DA2">
        <w:t xml:space="preserve"> zijn Inschrijving heeft ingediend;</w:t>
      </w:r>
    </w:p>
    <w:p w14:paraId="0A74F0FE" w14:textId="6A07B0EC" w:rsidR="00B61DA2" w:rsidRPr="00B61DA2" w:rsidRDefault="00B61DA2" w:rsidP="00B61DA2">
      <w:pPr>
        <w:tabs>
          <w:tab w:val="left" w:pos="540"/>
        </w:tabs>
        <w:ind w:left="540" w:hanging="540"/>
      </w:pPr>
      <w:r w:rsidRPr="00B61DA2">
        <w:t xml:space="preserve">d. </w:t>
      </w:r>
      <w:r w:rsidRPr="00B61DA2">
        <w:tab/>
        <w:t>dat Opdrachtgever op basis van het EMVI-gunningcriterium “</w:t>
      </w:r>
      <w:r w:rsidRPr="00247CE3">
        <w:rPr>
          <w:color w:val="000000" w:themeColor="text1"/>
        </w:rPr>
        <w:t>beste prijs-kwaliteitsverhouding</w:t>
      </w:r>
      <w:r w:rsidR="00247CE3" w:rsidRPr="00247CE3">
        <w:rPr>
          <w:color w:val="000000" w:themeColor="text1"/>
        </w:rPr>
        <w:t>”</w:t>
      </w:r>
      <w:r w:rsidRPr="00247CE3">
        <w:rPr>
          <w:color w:val="000000" w:themeColor="text1"/>
        </w:rPr>
        <w:t xml:space="preserve"> de </w:t>
      </w:r>
      <w:r w:rsidRPr="00B61DA2">
        <w:t>opdracht, zoals omschreven in de Inschrijvingsleidraad aan Opdrachtnemer heeft gegund;</w:t>
      </w:r>
    </w:p>
    <w:p w14:paraId="434DEF1B" w14:textId="39D2C553" w:rsidR="00B61DA2" w:rsidRPr="00B61DA2" w:rsidRDefault="00B61DA2" w:rsidP="00B61DA2">
      <w:pPr>
        <w:tabs>
          <w:tab w:val="left" w:pos="540"/>
        </w:tabs>
        <w:ind w:left="540" w:hanging="540"/>
      </w:pPr>
      <w:r w:rsidRPr="00B61DA2">
        <w:t xml:space="preserve">e. </w:t>
      </w:r>
      <w:r w:rsidRPr="00B61DA2">
        <w:tab/>
      </w:r>
      <w:r>
        <w:t>d</w:t>
      </w:r>
      <w:r w:rsidRPr="00B61DA2">
        <w:t xml:space="preserve">at Partijen de nadere voorwaarden voor deze opdrachtverstrekking in deze </w:t>
      </w:r>
      <w:r w:rsidRPr="00247CE3">
        <w:rPr>
          <w:color w:val="000000" w:themeColor="text1"/>
        </w:rPr>
        <w:t>Raam</w:t>
      </w:r>
      <w:r w:rsidR="00247CE3" w:rsidRPr="00247CE3">
        <w:rPr>
          <w:color w:val="000000" w:themeColor="text1"/>
        </w:rPr>
        <w:t>o</w:t>
      </w:r>
      <w:r w:rsidRPr="00247CE3">
        <w:rPr>
          <w:color w:val="000000" w:themeColor="text1"/>
        </w:rPr>
        <w:t xml:space="preserve">vereenkomst wensen </w:t>
      </w:r>
      <w:r w:rsidRPr="00B61DA2">
        <w:t>vast te leggen.</w:t>
      </w:r>
    </w:p>
    <w:p w14:paraId="1FDAA671" w14:textId="77777777" w:rsidR="00B61DA2" w:rsidRPr="00B61DA2" w:rsidRDefault="00B61DA2" w:rsidP="00B61DA2"/>
    <w:p w14:paraId="22300968" w14:textId="77777777" w:rsidR="00B61DA2" w:rsidRPr="00B61DA2" w:rsidRDefault="00B61DA2" w:rsidP="00B61DA2">
      <w:r w:rsidRPr="00B61DA2">
        <w:t>VERKLAREN TE ZIJN OVEREENGEKOMEN ALS VOLGT:</w:t>
      </w:r>
    </w:p>
    <w:p w14:paraId="27E591C8" w14:textId="77777777" w:rsidR="00B61DA2" w:rsidRPr="00B61DA2" w:rsidRDefault="00B61DA2" w:rsidP="00B61DA2"/>
    <w:p w14:paraId="2D166592" w14:textId="789DC7A1" w:rsidR="00B61DA2" w:rsidRPr="00247CE3" w:rsidRDefault="00B61DA2" w:rsidP="00B61DA2">
      <w:pPr>
        <w:ind w:left="540"/>
        <w:rPr>
          <w:color w:val="000000" w:themeColor="text1"/>
        </w:rPr>
      </w:pPr>
      <w:r w:rsidRPr="00B61DA2">
        <w:t xml:space="preserve">In deze </w:t>
      </w:r>
      <w:r w:rsidRPr="00247CE3">
        <w:rPr>
          <w:color w:val="000000" w:themeColor="text1"/>
        </w:rPr>
        <w:t>Raam</w:t>
      </w:r>
      <w:r w:rsidR="00247CE3" w:rsidRPr="00247CE3">
        <w:rPr>
          <w:color w:val="000000" w:themeColor="text1"/>
        </w:rPr>
        <w:t>o</w:t>
      </w:r>
      <w:r w:rsidRPr="00247CE3">
        <w:rPr>
          <w:color w:val="000000" w:themeColor="text1"/>
        </w:rPr>
        <w:t xml:space="preserve">vereenkomst wordt een aantal begrippen met een beginhoofdletter gebruikt. Aan deze begrippen komt de betekenis toe die hieraan wordt gegeven in artikel 1 van de Algemene </w:t>
      </w:r>
      <w:proofErr w:type="spellStart"/>
      <w:r w:rsidRPr="00247CE3">
        <w:rPr>
          <w:color w:val="000000" w:themeColor="text1"/>
        </w:rPr>
        <w:t>Waterschaps</w:t>
      </w:r>
      <w:r w:rsidR="001741F1" w:rsidRPr="00247CE3">
        <w:rPr>
          <w:color w:val="000000" w:themeColor="text1"/>
        </w:rPr>
        <w:t>inkoop</w:t>
      </w:r>
      <w:r w:rsidRPr="00247CE3">
        <w:rPr>
          <w:color w:val="000000" w:themeColor="text1"/>
        </w:rPr>
        <w:t>voorwaarden</w:t>
      </w:r>
      <w:proofErr w:type="spellEnd"/>
      <w:r w:rsidRPr="00247CE3">
        <w:rPr>
          <w:color w:val="000000" w:themeColor="text1"/>
        </w:rPr>
        <w:t xml:space="preserve"> voor </w:t>
      </w:r>
      <w:r w:rsidR="001741F1" w:rsidRPr="00247CE3">
        <w:rPr>
          <w:color w:val="000000" w:themeColor="text1"/>
        </w:rPr>
        <w:t>leveringen</w:t>
      </w:r>
      <w:r w:rsidRPr="00247CE3">
        <w:rPr>
          <w:color w:val="000000" w:themeColor="text1"/>
        </w:rPr>
        <w:t xml:space="preserve"> 2018 (AW</w:t>
      </w:r>
      <w:r w:rsidR="001741F1" w:rsidRPr="00247CE3">
        <w:rPr>
          <w:color w:val="000000" w:themeColor="text1"/>
        </w:rPr>
        <w:t>I</w:t>
      </w:r>
      <w:r w:rsidRPr="00247CE3">
        <w:rPr>
          <w:color w:val="000000" w:themeColor="text1"/>
        </w:rPr>
        <w:t>V - 2018).</w:t>
      </w:r>
    </w:p>
    <w:p w14:paraId="4F43698E" w14:textId="77777777" w:rsidR="00B61DA2" w:rsidRPr="00247CE3" w:rsidRDefault="00B61DA2" w:rsidP="00B61DA2">
      <w:pPr>
        <w:rPr>
          <w:color w:val="000000" w:themeColor="text1"/>
        </w:rPr>
      </w:pPr>
    </w:p>
    <w:p w14:paraId="68354C6B" w14:textId="68B90A95" w:rsidR="00B61DA2" w:rsidRPr="00247CE3" w:rsidRDefault="00B61DA2" w:rsidP="00B61DA2">
      <w:pPr>
        <w:numPr>
          <w:ilvl w:val="0"/>
          <w:numId w:val="27"/>
        </w:numPr>
        <w:tabs>
          <w:tab w:val="left" w:pos="540"/>
        </w:tabs>
        <w:ind w:left="0" w:firstLine="0"/>
        <w:rPr>
          <w:b/>
          <w:color w:val="000000" w:themeColor="text1"/>
        </w:rPr>
      </w:pPr>
      <w:r w:rsidRPr="00247CE3">
        <w:rPr>
          <w:b/>
          <w:color w:val="000000" w:themeColor="text1"/>
        </w:rPr>
        <w:t>Voorwerp van de Raam</w:t>
      </w:r>
      <w:r w:rsidR="00247CE3" w:rsidRPr="00247CE3">
        <w:rPr>
          <w:b/>
          <w:color w:val="000000" w:themeColor="text1"/>
        </w:rPr>
        <w:t>o</w:t>
      </w:r>
      <w:r w:rsidRPr="00247CE3">
        <w:rPr>
          <w:b/>
          <w:color w:val="000000" w:themeColor="text1"/>
        </w:rPr>
        <w:t>vereenkomst</w:t>
      </w:r>
    </w:p>
    <w:p w14:paraId="5FC18AEC" w14:textId="77777777" w:rsidR="00B61DA2" w:rsidRPr="00B61DA2" w:rsidRDefault="00B61DA2" w:rsidP="00B61DA2">
      <w:pPr>
        <w:tabs>
          <w:tab w:val="left" w:pos="576"/>
        </w:tabs>
        <w:ind w:left="570" w:hanging="570"/>
      </w:pPr>
    </w:p>
    <w:p w14:paraId="1EFB68B6" w14:textId="6636448C" w:rsidR="00B61DA2" w:rsidRPr="00247CE3" w:rsidRDefault="00B61DA2" w:rsidP="00B61DA2">
      <w:pPr>
        <w:numPr>
          <w:ilvl w:val="1"/>
          <w:numId w:val="29"/>
        </w:numPr>
        <w:rPr>
          <w:color w:val="000000" w:themeColor="text1"/>
        </w:rPr>
      </w:pPr>
      <w:r w:rsidRPr="00B61DA2">
        <w:t xml:space="preserve">Opdrachtgever verleent aan Opdrachtnemer opdracht tot het </w:t>
      </w:r>
      <w:r w:rsidR="00934654">
        <w:t>lever</w:t>
      </w:r>
      <w:r w:rsidRPr="00B61DA2">
        <w:t>en</w:t>
      </w:r>
      <w:r w:rsidR="00934654">
        <w:t xml:space="preserve"> van</w:t>
      </w:r>
      <w:r w:rsidRPr="00B61DA2">
        <w:t xml:space="preserve"> </w:t>
      </w:r>
      <w:r w:rsidR="00247CE3">
        <w:t>voedingsmiddelen</w:t>
      </w:r>
      <w:r w:rsidRPr="00B61DA2">
        <w:t xml:space="preserve"> overeenkomstig de op basis van de Inschrijvingsleidraad inclusief haar bijlagen, de bijbehorende Nota(‘s) van </w:t>
      </w:r>
      <w:r w:rsidRPr="00247CE3">
        <w:rPr>
          <w:color w:val="000000" w:themeColor="text1"/>
        </w:rPr>
        <w:t>Inlichtingen, de door de Opdrachtnemer ingediende Inschrijving en deze Raam</w:t>
      </w:r>
      <w:r w:rsidR="00247CE3" w:rsidRPr="00247CE3">
        <w:rPr>
          <w:color w:val="000000" w:themeColor="text1"/>
        </w:rPr>
        <w:t>o</w:t>
      </w:r>
      <w:r w:rsidRPr="00247CE3">
        <w:rPr>
          <w:color w:val="000000" w:themeColor="text1"/>
        </w:rPr>
        <w:t>vereenkomst genoemde voorwaarden, welke opdracht Opdrachtnemer bij deze aanvaardt, een en ander voor zover daarvan niet in deze Raam</w:t>
      </w:r>
      <w:r w:rsidR="00247CE3" w:rsidRPr="00247CE3">
        <w:rPr>
          <w:color w:val="000000" w:themeColor="text1"/>
        </w:rPr>
        <w:t>o</w:t>
      </w:r>
      <w:r w:rsidRPr="00247CE3">
        <w:rPr>
          <w:color w:val="000000" w:themeColor="text1"/>
        </w:rPr>
        <w:t>vereenkomst wordt afgeweken.</w:t>
      </w:r>
    </w:p>
    <w:p w14:paraId="2DECD3F4" w14:textId="77777777" w:rsidR="00B61DA2" w:rsidRPr="00247CE3" w:rsidRDefault="00B61DA2" w:rsidP="00B61DA2">
      <w:pPr>
        <w:ind w:left="540"/>
        <w:rPr>
          <w:color w:val="000000" w:themeColor="text1"/>
        </w:rPr>
      </w:pPr>
    </w:p>
    <w:p w14:paraId="718BF634" w14:textId="13D27673" w:rsidR="00B61DA2" w:rsidRPr="00247CE3" w:rsidRDefault="00B61DA2" w:rsidP="00B61DA2">
      <w:pPr>
        <w:numPr>
          <w:ilvl w:val="1"/>
          <w:numId w:val="29"/>
        </w:numPr>
        <w:rPr>
          <w:color w:val="000000" w:themeColor="text1"/>
        </w:rPr>
      </w:pPr>
      <w:r w:rsidRPr="00247CE3">
        <w:rPr>
          <w:color w:val="000000" w:themeColor="text1"/>
        </w:rPr>
        <w:t>De navolgende documenten maken deel uit van deze Raam</w:t>
      </w:r>
      <w:r w:rsidR="00247CE3" w:rsidRPr="00247CE3">
        <w:rPr>
          <w:color w:val="000000" w:themeColor="text1"/>
        </w:rPr>
        <w:t>o</w:t>
      </w:r>
      <w:r w:rsidRPr="00247CE3">
        <w:rPr>
          <w:color w:val="000000" w:themeColor="text1"/>
        </w:rPr>
        <w:t>vereenkomst. Voor zover deze documenten met  elkaar in tegenspraak zijn, prevaleert het eerder genoemde document boven het later genoemde:</w:t>
      </w:r>
    </w:p>
    <w:p w14:paraId="21711C6F" w14:textId="77777777" w:rsidR="00B61DA2" w:rsidRPr="00247CE3" w:rsidRDefault="00B61DA2" w:rsidP="00B61DA2">
      <w:pPr>
        <w:tabs>
          <w:tab w:val="left" w:pos="450"/>
        </w:tabs>
        <w:rPr>
          <w:color w:val="000000" w:themeColor="text1"/>
        </w:rPr>
      </w:pPr>
    </w:p>
    <w:p w14:paraId="0B5C8566" w14:textId="0838226E" w:rsidR="00B61DA2" w:rsidRPr="00247CE3" w:rsidRDefault="00B61DA2" w:rsidP="00B61DA2">
      <w:pPr>
        <w:numPr>
          <w:ilvl w:val="0"/>
          <w:numId w:val="28"/>
        </w:numPr>
        <w:tabs>
          <w:tab w:val="left" w:pos="720"/>
        </w:tabs>
        <w:spacing w:after="120"/>
        <w:ind w:left="540" w:firstLine="0"/>
        <w:rPr>
          <w:rFonts w:eastAsia="HGPMinc"/>
          <w:color w:val="000000" w:themeColor="text1"/>
        </w:rPr>
      </w:pPr>
      <w:r w:rsidRPr="00247CE3">
        <w:rPr>
          <w:rFonts w:eastAsia="HGPMinc"/>
          <w:color w:val="000000" w:themeColor="text1"/>
        </w:rPr>
        <w:t xml:space="preserve">deze Raamovereenkomst; </w:t>
      </w:r>
    </w:p>
    <w:p w14:paraId="777660EF" w14:textId="0FD2A514" w:rsidR="00B61DA2" w:rsidRPr="00B61DA2" w:rsidRDefault="00B61DA2" w:rsidP="00B61DA2">
      <w:pPr>
        <w:numPr>
          <w:ilvl w:val="0"/>
          <w:numId w:val="28"/>
        </w:numPr>
        <w:tabs>
          <w:tab w:val="left" w:pos="720"/>
        </w:tabs>
        <w:spacing w:after="120"/>
        <w:ind w:left="540" w:firstLine="0"/>
        <w:rPr>
          <w:rFonts w:eastAsia="HGPMinc"/>
        </w:rPr>
      </w:pPr>
      <w:r w:rsidRPr="00247CE3">
        <w:rPr>
          <w:rFonts w:eastAsia="HGPMinc"/>
          <w:color w:val="000000" w:themeColor="text1"/>
        </w:rPr>
        <w:t xml:space="preserve">de </w:t>
      </w:r>
      <w:r w:rsidRPr="00B61DA2">
        <w:rPr>
          <w:rFonts w:eastAsia="HGPMinc"/>
        </w:rPr>
        <w:t xml:space="preserve">Nota(s) van Inlichting(en) bij de  Inschrijvingsleidraad; </w:t>
      </w:r>
    </w:p>
    <w:p w14:paraId="1371AA96" w14:textId="77777777" w:rsidR="00B61DA2" w:rsidRPr="00B61DA2" w:rsidRDefault="00B61DA2" w:rsidP="00B61DA2">
      <w:pPr>
        <w:numPr>
          <w:ilvl w:val="0"/>
          <w:numId w:val="28"/>
        </w:numPr>
        <w:tabs>
          <w:tab w:val="left" w:pos="720"/>
        </w:tabs>
        <w:spacing w:after="120"/>
        <w:ind w:left="540" w:firstLine="0"/>
        <w:rPr>
          <w:rFonts w:eastAsia="HGPMinc"/>
        </w:rPr>
      </w:pPr>
      <w:r w:rsidRPr="00B61DA2">
        <w:rPr>
          <w:rFonts w:eastAsia="HGPMinc"/>
        </w:rPr>
        <w:t>de Inschrijvingsleidraad;</w:t>
      </w:r>
    </w:p>
    <w:p w14:paraId="0AA9F66A" w14:textId="78CF1253" w:rsidR="00B61DA2" w:rsidRPr="00934654" w:rsidRDefault="00B61DA2" w:rsidP="00934654">
      <w:pPr>
        <w:numPr>
          <w:ilvl w:val="0"/>
          <w:numId w:val="28"/>
        </w:numPr>
        <w:tabs>
          <w:tab w:val="left" w:pos="720"/>
        </w:tabs>
        <w:spacing w:after="120"/>
        <w:ind w:hanging="180"/>
        <w:rPr>
          <w:rFonts w:eastAsia="HGPMinc"/>
        </w:rPr>
      </w:pPr>
      <w:r w:rsidRPr="00B61DA2">
        <w:rPr>
          <w:rFonts w:eastAsia="HGPMinc"/>
        </w:rPr>
        <w:lastRenderedPageBreak/>
        <w:t xml:space="preserve">de Algemene </w:t>
      </w:r>
      <w:proofErr w:type="spellStart"/>
      <w:r w:rsidRPr="00B61DA2">
        <w:rPr>
          <w:rFonts w:eastAsia="HGPMinc"/>
        </w:rPr>
        <w:t>Waterschaps</w:t>
      </w:r>
      <w:r w:rsidR="00934654">
        <w:rPr>
          <w:rFonts w:eastAsia="HGPMinc"/>
        </w:rPr>
        <w:t>inkoop</w:t>
      </w:r>
      <w:r w:rsidRPr="00B61DA2">
        <w:rPr>
          <w:rFonts w:eastAsia="HGPMinc"/>
        </w:rPr>
        <w:t>voorwaarden</w:t>
      </w:r>
      <w:proofErr w:type="spellEnd"/>
      <w:r w:rsidRPr="00B61DA2">
        <w:rPr>
          <w:rFonts w:eastAsia="HGPMinc"/>
        </w:rPr>
        <w:t xml:space="preserve"> voor </w:t>
      </w:r>
      <w:r w:rsidR="00934654">
        <w:rPr>
          <w:rFonts w:eastAsia="HGPMinc"/>
        </w:rPr>
        <w:t>leveringen</w:t>
      </w:r>
      <w:r w:rsidRPr="00B61DA2">
        <w:rPr>
          <w:rFonts w:eastAsia="HGPMinc"/>
        </w:rPr>
        <w:t xml:space="preserve"> 2018</w:t>
      </w:r>
      <w:r w:rsidR="00247CE3">
        <w:rPr>
          <w:rFonts w:eastAsia="HGPMinc"/>
        </w:rPr>
        <w:t>;</w:t>
      </w:r>
    </w:p>
    <w:p w14:paraId="355F03A5" w14:textId="77777777" w:rsidR="00B61DA2" w:rsidRPr="00B61DA2" w:rsidRDefault="00B61DA2" w:rsidP="00B61DA2">
      <w:pPr>
        <w:numPr>
          <w:ilvl w:val="0"/>
          <w:numId w:val="28"/>
        </w:numPr>
        <w:tabs>
          <w:tab w:val="left" w:pos="720"/>
        </w:tabs>
        <w:spacing w:after="120"/>
        <w:ind w:left="540" w:firstLine="0"/>
        <w:rPr>
          <w:rFonts w:eastAsia="HGPMinc"/>
        </w:rPr>
      </w:pPr>
      <w:r w:rsidRPr="00B61DA2">
        <w:rPr>
          <w:rFonts w:eastAsia="HGPMinc"/>
        </w:rPr>
        <w:t>de Inschrijving.</w:t>
      </w:r>
    </w:p>
    <w:p w14:paraId="191BA131" w14:textId="77777777" w:rsidR="00DC2C67" w:rsidRDefault="00DC2C67" w:rsidP="00B61DA2">
      <w:pPr>
        <w:tabs>
          <w:tab w:val="left" w:pos="576"/>
        </w:tabs>
      </w:pPr>
    </w:p>
    <w:p w14:paraId="54039CE2" w14:textId="77777777" w:rsidR="00DC2C67" w:rsidRPr="00B61DA2" w:rsidRDefault="00DC2C67" w:rsidP="00B61DA2">
      <w:pPr>
        <w:tabs>
          <w:tab w:val="left" w:pos="576"/>
        </w:tabs>
      </w:pPr>
    </w:p>
    <w:p w14:paraId="29A659E7" w14:textId="7126808F" w:rsidR="00B61DA2" w:rsidRPr="00B61DA2" w:rsidRDefault="00B61DA2" w:rsidP="00B61DA2">
      <w:pPr>
        <w:numPr>
          <w:ilvl w:val="0"/>
          <w:numId w:val="27"/>
        </w:numPr>
        <w:tabs>
          <w:tab w:val="left" w:pos="540"/>
        </w:tabs>
        <w:ind w:left="0" w:firstLine="0"/>
        <w:rPr>
          <w:b/>
        </w:rPr>
      </w:pPr>
      <w:r w:rsidRPr="00B61DA2">
        <w:rPr>
          <w:b/>
        </w:rPr>
        <w:t>Totstandkoming, tijdsplanning of duur van de</w:t>
      </w:r>
      <w:r w:rsidRPr="00247CE3">
        <w:rPr>
          <w:b/>
          <w:color w:val="000000" w:themeColor="text1"/>
        </w:rPr>
        <w:t xml:space="preserve"> Raam</w:t>
      </w:r>
      <w:r w:rsidR="00247CE3" w:rsidRPr="00247CE3">
        <w:rPr>
          <w:b/>
          <w:color w:val="000000" w:themeColor="text1"/>
        </w:rPr>
        <w:t>o</w:t>
      </w:r>
      <w:r w:rsidRPr="00247CE3">
        <w:rPr>
          <w:b/>
          <w:color w:val="000000" w:themeColor="text1"/>
        </w:rPr>
        <w:t>vereenkomst</w:t>
      </w:r>
    </w:p>
    <w:p w14:paraId="6DD3B78D" w14:textId="77777777" w:rsidR="00B61DA2" w:rsidRPr="00B61DA2" w:rsidRDefault="00B61DA2" w:rsidP="00B61DA2">
      <w:pPr>
        <w:tabs>
          <w:tab w:val="left" w:pos="576"/>
        </w:tabs>
      </w:pPr>
    </w:p>
    <w:p w14:paraId="6E3584BF" w14:textId="664709CC" w:rsidR="00B61DA2" w:rsidRPr="00B61DA2" w:rsidRDefault="00B61DA2" w:rsidP="00B61DA2">
      <w:pPr>
        <w:ind w:left="540" w:hanging="540"/>
      </w:pPr>
      <w:r w:rsidRPr="00B61DA2">
        <w:t>2.1</w:t>
      </w:r>
      <w:r w:rsidRPr="00B61DA2">
        <w:tab/>
        <w:t xml:space="preserve">Deze </w:t>
      </w:r>
      <w:r w:rsidRPr="00247CE3">
        <w:rPr>
          <w:color w:val="000000" w:themeColor="text1"/>
        </w:rPr>
        <w:t>Raam</w:t>
      </w:r>
      <w:r w:rsidR="00247CE3" w:rsidRPr="00247CE3">
        <w:rPr>
          <w:color w:val="000000" w:themeColor="text1"/>
        </w:rPr>
        <w:t>o</w:t>
      </w:r>
      <w:r w:rsidRPr="00247CE3">
        <w:rPr>
          <w:color w:val="000000" w:themeColor="text1"/>
        </w:rPr>
        <w:t xml:space="preserve">vereenkomst gaat </w:t>
      </w:r>
      <w:r w:rsidRPr="00B61DA2">
        <w:t xml:space="preserve">in op </w:t>
      </w:r>
      <w:r w:rsidR="00BE07FB">
        <w:t>1 juli 2022</w:t>
      </w:r>
      <w:r w:rsidRPr="00B61DA2">
        <w:t xml:space="preserve"> en komt tot stand door ondertekening van het contract door beide Partijen.</w:t>
      </w:r>
    </w:p>
    <w:p w14:paraId="16327C37" w14:textId="77777777" w:rsidR="00B61DA2" w:rsidRPr="00B61DA2" w:rsidRDefault="00B61DA2" w:rsidP="00B61DA2">
      <w:pPr>
        <w:tabs>
          <w:tab w:val="left" w:pos="540"/>
        </w:tabs>
      </w:pPr>
    </w:p>
    <w:p w14:paraId="29D401F4" w14:textId="41D05E73" w:rsidR="00B61DA2" w:rsidRPr="00B61DA2" w:rsidRDefault="00B61DA2" w:rsidP="00B61DA2">
      <w:pPr>
        <w:ind w:left="540" w:hanging="540"/>
      </w:pPr>
      <w:r w:rsidRPr="00B61DA2">
        <w:t>2.2</w:t>
      </w:r>
      <w:r w:rsidRPr="00B61DA2">
        <w:tab/>
        <w:t xml:space="preserve">Deze </w:t>
      </w:r>
      <w:r w:rsidRPr="00896111">
        <w:rPr>
          <w:color w:val="000000" w:themeColor="text1"/>
        </w:rPr>
        <w:t>Raam</w:t>
      </w:r>
      <w:r w:rsidR="00896111" w:rsidRPr="00896111">
        <w:rPr>
          <w:color w:val="000000" w:themeColor="text1"/>
        </w:rPr>
        <w:t>o</w:t>
      </w:r>
      <w:r w:rsidRPr="00896111">
        <w:rPr>
          <w:color w:val="000000" w:themeColor="text1"/>
        </w:rPr>
        <w:t xml:space="preserve">vereenkomst wordt </w:t>
      </w:r>
      <w:r w:rsidRPr="00B61DA2">
        <w:t xml:space="preserve">aangegaan voor duur van </w:t>
      </w:r>
      <w:r w:rsidR="00896111">
        <w:t>twee (2)</w:t>
      </w:r>
      <w:r w:rsidRPr="00B61DA2">
        <w:t xml:space="preserve"> jaar, ingaande per </w:t>
      </w:r>
      <w:r w:rsidR="00BE07FB">
        <w:t>1 juli 2022</w:t>
      </w:r>
      <w:r w:rsidRPr="00B61DA2">
        <w:t xml:space="preserve">. De </w:t>
      </w:r>
      <w:r w:rsidRPr="00896111">
        <w:rPr>
          <w:color w:val="000000" w:themeColor="text1"/>
        </w:rPr>
        <w:t>Raa</w:t>
      </w:r>
      <w:r w:rsidR="00896111" w:rsidRPr="00896111">
        <w:rPr>
          <w:color w:val="000000" w:themeColor="text1"/>
        </w:rPr>
        <w:t>mo</w:t>
      </w:r>
      <w:r w:rsidRPr="00896111">
        <w:rPr>
          <w:color w:val="000000" w:themeColor="text1"/>
        </w:rPr>
        <w:t>vereenkomst kan</w:t>
      </w:r>
      <w:r w:rsidR="00896111">
        <w:rPr>
          <w:color w:val="000000" w:themeColor="text1"/>
        </w:rPr>
        <w:t xml:space="preserve"> twee</w:t>
      </w:r>
      <w:r w:rsidRPr="00896111">
        <w:rPr>
          <w:color w:val="000000" w:themeColor="text1"/>
        </w:rPr>
        <w:t xml:space="preserve"> </w:t>
      </w:r>
      <w:r w:rsidR="00896111">
        <w:rPr>
          <w:color w:val="000000" w:themeColor="text1"/>
        </w:rPr>
        <w:t>(</w:t>
      </w:r>
      <w:r w:rsidR="00896111">
        <w:t>2)</w:t>
      </w:r>
      <w:r w:rsidRPr="00B61DA2">
        <w:t xml:space="preserve"> keer met een periode van</w:t>
      </w:r>
      <w:r w:rsidRPr="00B61DA2">
        <w:rPr>
          <w:color w:val="1F497D"/>
        </w:rPr>
        <w:t xml:space="preserve"> </w:t>
      </w:r>
      <w:r w:rsidRPr="00BE07FB">
        <w:t xml:space="preserve">telkens </w:t>
      </w:r>
      <w:r w:rsidR="00896111" w:rsidRPr="00BE07FB">
        <w:t>1</w:t>
      </w:r>
      <w:r w:rsidRPr="00BE07FB">
        <w:t xml:space="preserve"> jaar, worden</w:t>
      </w:r>
      <w:r w:rsidRPr="00B61DA2">
        <w:t xml:space="preserve"> verlengd. De opties tot verlenging zijn uitsluitend eenzijdig en schriftelijk door Opdrachtgever uit te oefenen uiterlijk drie (3) maanden voor einde van de looptijd</w:t>
      </w:r>
      <w:r w:rsidRPr="00B61DA2">
        <w:rPr>
          <w:i/>
          <w:iCs/>
        </w:rPr>
        <w:t xml:space="preserve"> </w:t>
      </w:r>
      <w:r w:rsidRPr="00B61DA2">
        <w:t xml:space="preserve">en geschieden onder gelijkblijvende voorwaarden. De totale contractduur bedraagt niet meer </w:t>
      </w:r>
      <w:r w:rsidRPr="00896111">
        <w:t xml:space="preserve">dan </w:t>
      </w:r>
      <w:r w:rsidR="00896111" w:rsidRPr="00896111">
        <w:t>4</w:t>
      </w:r>
      <w:r w:rsidRPr="00896111">
        <w:t xml:space="preserve"> jaar</w:t>
      </w:r>
      <w:r w:rsidRPr="00B61DA2">
        <w:t xml:space="preserve">. Indien de verlengingsopties door Opdrachtgever niet worden uitgeoefend eindigt de </w:t>
      </w:r>
      <w:r w:rsidRPr="00896111">
        <w:rPr>
          <w:color w:val="000000" w:themeColor="text1"/>
        </w:rPr>
        <w:t>Raam</w:t>
      </w:r>
      <w:r w:rsidR="00896111" w:rsidRPr="00896111">
        <w:rPr>
          <w:color w:val="000000" w:themeColor="text1"/>
        </w:rPr>
        <w:t>o</w:t>
      </w:r>
      <w:r w:rsidRPr="00896111">
        <w:rPr>
          <w:color w:val="000000" w:themeColor="text1"/>
        </w:rPr>
        <w:t xml:space="preserve">vereenkomst van </w:t>
      </w:r>
      <w:r w:rsidRPr="00B61DA2">
        <w:t xml:space="preserve">rechtswege na het verstrijken van de initiële </w:t>
      </w:r>
      <w:r w:rsidRPr="00896111">
        <w:t xml:space="preserve">looptijd van </w:t>
      </w:r>
      <w:r w:rsidR="00896111" w:rsidRPr="00896111">
        <w:t>twee</w:t>
      </w:r>
      <w:r w:rsidRPr="00896111">
        <w:t xml:space="preserve"> (</w:t>
      </w:r>
      <w:r w:rsidR="00896111" w:rsidRPr="00896111">
        <w:t>2</w:t>
      </w:r>
      <w:r w:rsidRPr="00896111">
        <w:t>) jaar.</w:t>
      </w:r>
      <w:r w:rsidRPr="00B61DA2">
        <w:t xml:space="preserve">  Een verlengde </w:t>
      </w:r>
      <w:r w:rsidRPr="00896111">
        <w:rPr>
          <w:color w:val="000000" w:themeColor="text1"/>
        </w:rPr>
        <w:t>Raam</w:t>
      </w:r>
      <w:r w:rsidR="00896111" w:rsidRPr="00896111">
        <w:rPr>
          <w:color w:val="000000" w:themeColor="text1"/>
        </w:rPr>
        <w:t>o</w:t>
      </w:r>
      <w:r w:rsidRPr="00896111">
        <w:rPr>
          <w:color w:val="000000" w:themeColor="text1"/>
        </w:rPr>
        <w:t xml:space="preserve">vereenkomst eindigt </w:t>
      </w:r>
      <w:r w:rsidRPr="00B61DA2">
        <w:t>van rechtswege op de verlengde einddatum, tenzij deze uiterlijk drie (3) maanden voordien door Opdrachtgever wordt verlengd, als hierboven bedoeld.</w:t>
      </w:r>
    </w:p>
    <w:p w14:paraId="6B31C02D" w14:textId="6D7C276B" w:rsidR="00B61DA2" w:rsidRPr="00B61DA2" w:rsidRDefault="00B61DA2" w:rsidP="00B61DA2">
      <w:pPr>
        <w:tabs>
          <w:tab w:val="left" w:pos="540"/>
        </w:tabs>
        <w:rPr>
          <w:color w:val="FF0000"/>
        </w:rPr>
      </w:pPr>
    </w:p>
    <w:p w14:paraId="6EA6630C" w14:textId="77777777" w:rsidR="00B61DA2" w:rsidRPr="00B61DA2" w:rsidRDefault="00B61DA2" w:rsidP="00B61DA2">
      <w:pPr>
        <w:tabs>
          <w:tab w:val="left" w:pos="540"/>
        </w:tabs>
        <w:rPr>
          <w:color w:val="FF0000"/>
        </w:rPr>
      </w:pPr>
    </w:p>
    <w:p w14:paraId="0032C85C" w14:textId="77777777" w:rsidR="00B61DA2" w:rsidRPr="00B61DA2" w:rsidRDefault="00B61DA2" w:rsidP="00B61DA2">
      <w:pPr>
        <w:numPr>
          <w:ilvl w:val="0"/>
          <w:numId w:val="27"/>
        </w:numPr>
        <w:tabs>
          <w:tab w:val="left" w:pos="540"/>
        </w:tabs>
        <w:ind w:left="0" w:firstLine="0"/>
        <w:rPr>
          <w:b/>
        </w:rPr>
      </w:pPr>
      <w:r w:rsidRPr="00B61DA2">
        <w:rPr>
          <w:b/>
        </w:rPr>
        <w:t>Prijs en overige financiële bepalingen</w:t>
      </w:r>
    </w:p>
    <w:p w14:paraId="24D9BDB5" w14:textId="77777777" w:rsidR="00934654" w:rsidRPr="00934654" w:rsidRDefault="00934654" w:rsidP="00896111">
      <w:pPr>
        <w:tabs>
          <w:tab w:val="left" w:pos="576"/>
        </w:tabs>
      </w:pPr>
    </w:p>
    <w:p w14:paraId="7F049001" w14:textId="4EF22407" w:rsidR="004107C6" w:rsidRPr="00072BD4" w:rsidRDefault="00896111" w:rsidP="004107C6">
      <w:pPr>
        <w:numPr>
          <w:ilvl w:val="1"/>
          <w:numId w:val="24"/>
        </w:numPr>
        <w:tabs>
          <w:tab w:val="num" w:pos="360"/>
          <w:tab w:val="left" w:pos="540"/>
        </w:tabs>
        <w:ind w:left="540" w:hanging="540"/>
        <w:rPr>
          <w:color w:val="000000" w:themeColor="text1"/>
        </w:rPr>
      </w:pPr>
      <w:r>
        <w:rPr>
          <w:color w:val="FF0000"/>
        </w:rPr>
        <w:t xml:space="preserve">  </w:t>
      </w:r>
      <w:r w:rsidR="00934654" w:rsidRPr="00072BD4">
        <w:rPr>
          <w:color w:val="000000" w:themeColor="text1"/>
        </w:rPr>
        <w:t xml:space="preserve">De overeengekomen prijzen zijn vast en onveranderlijk gedurende de duur </w:t>
      </w:r>
      <w:r w:rsidRPr="00072BD4">
        <w:rPr>
          <w:color w:val="000000" w:themeColor="text1"/>
        </w:rPr>
        <w:t xml:space="preserve">de initiële looptijd </w:t>
      </w:r>
      <w:r w:rsidR="00934654" w:rsidRPr="00072BD4">
        <w:rPr>
          <w:color w:val="000000" w:themeColor="text1"/>
        </w:rPr>
        <w:t xml:space="preserve">van deze </w:t>
      </w:r>
      <w:r w:rsidRPr="00072BD4">
        <w:rPr>
          <w:color w:val="000000" w:themeColor="text1"/>
        </w:rPr>
        <w:t>R</w:t>
      </w:r>
      <w:r w:rsidR="00934654" w:rsidRPr="00072BD4">
        <w:rPr>
          <w:color w:val="000000" w:themeColor="text1"/>
        </w:rPr>
        <w:t>aam</w:t>
      </w:r>
      <w:r w:rsidRPr="00072BD4">
        <w:rPr>
          <w:color w:val="000000" w:themeColor="text1"/>
        </w:rPr>
        <w:t>o</w:t>
      </w:r>
      <w:r w:rsidR="00934654" w:rsidRPr="00072BD4">
        <w:rPr>
          <w:color w:val="000000" w:themeColor="text1"/>
        </w:rPr>
        <w:t>vereenkomst.</w:t>
      </w:r>
    </w:p>
    <w:p w14:paraId="0A22F3F8" w14:textId="6C970D6E" w:rsidR="00072BD4" w:rsidRPr="00072BD4" w:rsidRDefault="00934654" w:rsidP="00072BD4">
      <w:pPr>
        <w:ind w:left="540"/>
        <w:rPr>
          <w:color w:val="000000" w:themeColor="text1"/>
        </w:rPr>
      </w:pPr>
      <w:r w:rsidRPr="00072BD4">
        <w:rPr>
          <w:color w:val="000000" w:themeColor="text1"/>
        </w:rPr>
        <w:t xml:space="preserve">Bij contractverlenging kunnen de overeengekomen prijzen telkens na ommekomst van een periode van minimaal twaalf (12) maanden en voor het eerst op 1 </w:t>
      </w:r>
      <w:r w:rsidR="00BE07FB">
        <w:rPr>
          <w:color w:val="000000" w:themeColor="text1"/>
        </w:rPr>
        <w:t>juli 2024</w:t>
      </w:r>
      <w:r w:rsidRPr="00072BD4">
        <w:rPr>
          <w:color w:val="000000" w:themeColor="text1"/>
        </w:rPr>
        <w:t xml:space="preserve"> van het daaropvolgende kalenderjaar, worden gewijzigd met een percentage gelijk </w:t>
      </w:r>
      <w:r w:rsidR="00072BD4" w:rsidRPr="00072BD4">
        <w:rPr>
          <w:iCs/>
          <w:color w:val="000000" w:themeColor="text1"/>
        </w:rPr>
        <w:t>aan door het Centraal bureau voor de Statistiek (CBS) gepubliceerde procentuele ontwikkeling  ten opzichte van een jaar eerder (procentuele mutatie jaarcijfers)</w:t>
      </w:r>
    </w:p>
    <w:p w14:paraId="6B0AEF13" w14:textId="0CF30B66" w:rsidR="00934654" w:rsidRDefault="00934654" w:rsidP="00072BD4">
      <w:pPr>
        <w:ind w:left="540"/>
        <w:rPr>
          <w:color w:val="000000" w:themeColor="text1"/>
        </w:rPr>
      </w:pPr>
      <w:r w:rsidRPr="00072BD4">
        <w:rPr>
          <w:color w:val="000000" w:themeColor="text1"/>
        </w:rPr>
        <w:t xml:space="preserve">Een verzoek tot indexatie van tarieven dient uiterlijk 30 november via </w:t>
      </w:r>
      <w:hyperlink r:id="rId8" w:history="1">
        <w:r w:rsidR="00072BD4" w:rsidRPr="00072BD4">
          <w:rPr>
            <w:rStyle w:val="Hyperlink"/>
            <w:color w:val="000000" w:themeColor="text1"/>
          </w:rPr>
          <w:t>inkoop@rijnland.net</w:t>
        </w:r>
      </w:hyperlink>
      <w:r w:rsidRPr="00072BD4">
        <w:rPr>
          <w:color w:val="000000" w:themeColor="text1"/>
        </w:rPr>
        <w:t xml:space="preserve"> te zijn ontvangen. Indien er geen verzoek, of een verzoek na 30 november, is ontvangen vervalt het recht op indexatie.</w:t>
      </w:r>
    </w:p>
    <w:p w14:paraId="6308F469" w14:textId="69954E5D" w:rsidR="00E1763B" w:rsidRDefault="00E1763B" w:rsidP="00072BD4">
      <w:pPr>
        <w:ind w:left="540"/>
        <w:rPr>
          <w:color w:val="000000" w:themeColor="text1"/>
        </w:rPr>
      </w:pPr>
    </w:p>
    <w:p w14:paraId="1FEC270B" w14:textId="07FD75F4" w:rsidR="00E1763B" w:rsidRDefault="00E1763B" w:rsidP="00072BD4">
      <w:pPr>
        <w:ind w:left="540"/>
        <w:rPr>
          <w:color w:val="000000" w:themeColor="text1"/>
        </w:rPr>
      </w:pPr>
      <w:r>
        <w:rPr>
          <w:color w:val="000000" w:themeColor="text1"/>
        </w:rPr>
        <w:t>Te hanteren indexcijfer:</w:t>
      </w:r>
    </w:p>
    <w:p w14:paraId="470070B7" w14:textId="1F32FD2B" w:rsidR="00B063CF" w:rsidRPr="00B063CF" w:rsidRDefault="00C669E5" w:rsidP="00B063CF">
      <w:pPr>
        <w:ind w:left="540"/>
        <w:rPr>
          <w:rStyle w:val="fontstyle01"/>
        </w:rPr>
      </w:pPr>
      <w:hyperlink r:id="rId9" w:anchor="/CBS/nl/dataset/83131NED/table" w:history="1">
        <w:r w:rsidRPr="00C669E5">
          <w:rPr>
            <w:rStyle w:val="Hyperlink"/>
          </w:rPr>
          <w:t>Consumentenprijzen; prijsindex 2015=100</w:t>
        </w:r>
        <w:r>
          <w:rPr>
            <w:rStyle w:val="Hyperlink"/>
          </w:rPr>
          <w:t xml:space="preserve">; </w:t>
        </w:r>
        <w:r w:rsidRPr="00C669E5">
          <w:rPr>
            <w:rStyle w:val="Hyperlink"/>
          </w:rPr>
          <w:t>Bestedingscategorie 0100000 Voedingsmiddelen en alcoho</w:t>
        </w:r>
        <w:r w:rsidRPr="00C669E5">
          <w:rPr>
            <w:rStyle w:val="Hyperlink"/>
          </w:rPr>
          <w:t>l</w:t>
        </w:r>
        <w:r w:rsidRPr="00C669E5">
          <w:rPr>
            <w:rStyle w:val="Hyperlink"/>
          </w:rPr>
          <w:t>vrije drank</w:t>
        </w:r>
      </w:hyperlink>
    </w:p>
    <w:p w14:paraId="33DA7954" w14:textId="77777777" w:rsidR="00C669E5" w:rsidRPr="00934654" w:rsidRDefault="00C669E5" w:rsidP="00934654">
      <w:pPr>
        <w:tabs>
          <w:tab w:val="left" w:pos="567"/>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pPr>
    </w:p>
    <w:p w14:paraId="4EAD5E13" w14:textId="77777777" w:rsidR="00934654" w:rsidRPr="00934654" w:rsidRDefault="00934654" w:rsidP="00934654">
      <w:pPr>
        <w:numPr>
          <w:ilvl w:val="1"/>
          <w:numId w:val="19"/>
        </w:numPr>
        <w:tabs>
          <w:tab w:val="clear" w:pos="502"/>
          <w:tab w:val="num" w:pos="360"/>
          <w:tab w:val="left" w:pos="540"/>
        </w:tabs>
        <w:ind w:left="540" w:hanging="540"/>
      </w:pPr>
      <w:r w:rsidRPr="00934654">
        <w:t xml:space="preserve">  De factuur/facturen graag digitaal aanleveren in één pdf-bestand per e-mail, waarin zowel factuur als bijbehorende (geparafeerde) bijlagen staan. Bij voorkeur inclusief een </w:t>
      </w:r>
      <w:proofErr w:type="spellStart"/>
      <w:r w:rsidRPr="00934654">
        <w:t>xml</w:t>
      </w:r>
      <w:proofErr w:type="spellEnd"/>
      <w:r w:rsidRPr="00934654">
        <w:t xml:space="preserve"> in UBL2.0 format.</w:t>
      </w:r>
    </w:p>
    <w:p w14:paraId="6BFED152" w14:textId="77777777" w:rsidR="00934654" w:rsidRPr="00934654" w:rsidRDefault="00934654" w:rsidP="00934654">
      <w:pPr>
        <w:tabs>
          <w:tab w:val="left" w:pos="540"/>
        </w:tabs>
        <w:ind w:left="540"/>
      </w:pPr>
    </w:p>
    <w:p w14:paraId="29B12F80" w14:textId="77777777" w:rsidR="00934654" w:rsidRPr="00934654" w:rsidRDefault="00934654" w:rsidP="00934654">
      <w:pPr>
        <w:tabs>
          <w:tab w:val="left" w:pos="540"/>
        </w:tabs>
        <w:ind w:left="540"/>
      </w:pPr>
      <w:r w:rsidRPr="00934654">
        <w:t xml:space="preserve">Vriendelijk verzoek facturen o.v.v. </w:t>
      </w:r>
      <w:r w:rsidRPr="00934654">
        <w:rPr>
          <w:b/>
          <w:color w:val="FF0000"/>
        </w:rPr>
        <w:t xml:space="preserve">&lt;vul hier alleen het </w:t>
      </w:r>
      <w:proofErr w:type="spellStart"/>
      <w:r w:rsidRPr="00934654">
        <w:rPr>
          <w:b/>
          <w:color w:val="FF0000"/>
        </w:rPr>
        <w:t>Prosa</w:t>
      </w:r>
      <w:proofErr w:type="spellEnd"/>
      <w:r w:rsidRPr="00934654">
        <w:rPr>
          <w:b/>
          <w:color w:val="FF0000"/>
        </w:rPr>
        <w:t>-bestelnummer in&gt;</w:t>
      </w:r>
      <w:r w:rsidRPr="00934654">
        <w:t xml:space="preserve"> te zenden aan: </w:t>
      </w:r>
      <w:hyperlink r:id="rId10" w:history="1">
        <w:r w:rsidRPr="00934654">
          <w:rPr>
            <w:color w:val="0000FF"/>
            <w:u w:val="single"/>
          </w:rPr>
          <w:t>crediteuren-rijnland@hhsk.nl</w:t>
        </w:r>
      </w:hyperlink>
      <w:r w:rsidRPr="00934654">
        <w:t>.</w:t>
      </w:r>
    </w:p>
    <w:p w14:paraId="0D780CF5" w14:textId="77777777" w:rsidR="00934654" w:rsidRPr="00934654" w:rsidRDefault="00934654" w:rsidP="00934654">
      <w:pPr>
        <w:tabs>
          <w:tab w:val="left" w:pos="540"/>
        </w:tabs>
        <w:ind w:left="540"/>
      </w:pPr>
    </w:p>
    <w:p w14:paraId="5195C31B" w14:textId="77777777" w:rsidR="00934654" w:rsidRPr="00934654" w:rsidRDefault="00934654" w:rsidP="00934654">
      <w:pPr>
        <w:tabs>
          <w:tab w:val="left" w:pos="567"/>
        </w:tabs>
        <w:ind w:left="567"/>
      </w:pPr>
      <w:r w:rsidRPr="00934654">
        <w:rPr>
          <w:b/>
        </w:rPr>
        <w:t>Factuuradres:</w:t>
      </w:r>
    </w:p>
    <w:p w14:paraId="796AD42C" w14:textId="77777777" w:rsidR="00934654" w:rsidRPr="00934654" w:rsidRDefault="00934654" w:rsidP="00934654">
      <w:pPr>
        <w:tabs>
          <w:tab w:val="left" w:pos="567"/>
        </w:tabs>
        <w:ind w:left="567"/>
      </w:pPr>
      <w:r w:rsidRPr="00934654">
        <w:t>Hoogheemraadschap van Rijnland,</w:t>
      </w:r>
    </w:p>
    <w:p w14:paraId="125A955F" w14:textId="77777777" w:rsidR="00934654" w:rsidRPr="00934654" w:rsidRDefault="00934654" w:rsidP="00934654">
      <w:pPr>
        <w:tabs>
          <w:tab w:val="left" w:pos="567"/>
        </w:tabs>
        <w:ind w:left="567"/>
      </w:pPr>
      <w:r w:rsidRPr="00934654">
        <w:t>T.a.v. de Financiële Administratie</w:t>
      </w:r>
    </w:p>
    <w:p w14:paraId="38211AE1" w14:textId="77777777" w:rsidR="00934654" w:rsidRPr="00934654" w:rsidRDefault="00934654" w:rsidP="00934654">
      <w:pPr>
        <w:tabs>
          <w:tab w:val="left" w:pos="567"/>
        </w:tabs>
        <w:ind w:left="567"/>
        <w:rPr>
          <w:lang w:val="en-US"/>
        </w:rPr>
      </w:pPr>
      <w:r w:rsidRPr="00934654">
        <w:rPr>
          <w:lang w:val="en-US"/>
        </w:rPr>
        <w:t>Postbus 156</w:t>
      </w:r>
    </w:p>
    <w:p w14:paraId="6910FA82" w14:textId="77777777" w:rsidR="00934654" w:rsidRPr="00934654" w:rsidRDefault="00934654" w:rsidP="00934654">
      <w:pPr>
        <w:tabs>
          <w:tab w:val="left" w:pos="567"/>
        </w:tabs>
        <w:ind w:left="567"/>
        <w:rPr>
          <w:lang w:val="en-US"/>
        </w:rPr>
      </w:pPr>
      <w:r w:rsidRPr="00934654">
        <w:rPr>
          <w:lang w:val="en-US"/>
        </w:rPr>
        <w:lastRenderedPageBreak/>
        <w:t>2300 AD  LEIDEN</w:t>
      </w:r>
    </w:p>
    <w:p w14:paraId="4B674616" w14:textId="77777777" w:rsidR="00934654" w:rsidRPr="00934654" w:rsidRDefault="00B063CF" w:rsidP="00934654">
      <w:pPr>
        <w:tabs>
          <w:tab w:val="left" w:pos="567"/>
        </w:tabs>
        <w:ind w:left="567"/>
        <w:rPr>
          <w:b/>
          <w:lang w:val="en-US"/>
        </w:rPr>
      </w:pPr>
      <w:hyperlink r:id="rId11" w:history="1">
        <w:r w:rsidR="00934654" w:rsidRPr="00934654">
          <w:rPr>
            <w:b/>
            <w:color w:val="0000FF"/>
            <w:u w:val="single"/>
            <w:lang w:val="en-US"/>
          </w:rPr>
          <w:t>crediteuren-rijnland@hhsk.nl</w:t>
        </w:r>
      </w:hyperlink>
    </w:p>
    <w:p w14:paraId="53F8934E" w14:textId="77777777" w:rsidR="00934654" w:rsidRPr="00934654" w:rsidRDefault="00934654" w:rsidP="00934654">
      <w:pPr>
        <w:tabs>
          <w:tab w:val="left" w:pos="567"/>
        </w:tabs>
        <w:ind w:left="567"/>
        <w:rPr>
          <w:lang w:val="en-US"/>
        </w:rPr>
      </w:pPr>
    </w:p>
    <w:p w14:paraId="023804F6" w14:textId="77777777" w:rsidR="00934654" w:rsidRPr="00934654" w:rsidRDefault="00934654" w:rsidP="00934654">
      <w:pPr>
        <w:ind w:left="567"/>
        <w:rPr>
          <w:iCs/>
        </w:rPr>
      </w:pPr>
      <w:r w:rsidRPr="00934654">
        <w:rPr>
          <w:iCs/>
        </w:rPr>
        <w:t>Facturen zonder vermelding van een bestelnummer worden niet in behandeling genomen.</w:t>
      </w:r>
    </w:p>
    <w:p w14:paraId="75CCC347" w14:textId="77777777" w:rsidR="005772A1" w:rsidRPr="0092775A" w:rsidRDefault="005772A1" w:rsidP="0092775A">
      <w:pPr>
        <w:tabs>
          <w:tab w:val="left" w:pos="576"/>
        </w:tabs>
      </w:pPr>
    </w:p>
    <w:p w14:paraId="4B6C77FF" w14:textId="77777777" w:rsidR="005772A1" w:rsidRDefault="005772A1" w:rsidP="005772A1">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pPr>
    </w:p>
    <w:p w14:paraId="1B445F8F" w14:textId="77777777" w:rsidR="005772A1" w:rsidRPr="005772A1" w:rsidRDefault="005772A1" w:rsidP="005772A1">
      <w:pPr>
        <w:pStyle w:val="Lijstalinea"/>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r w:rsidRPr="005772A1">
        <w:rPr>
          <w:b/>
        </w:rPr>
        <w:t>Tijden en plaats levering</w:t>
      </w:r>
    </w:p>
    <w:p w14:paraId="2912B656" w14:textId="77777777" w:rsidR="005772A1" w:rsidRPr="005772A1" w:rsidRDefault="005772A1" w:rsidP="005772A1">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color w:val="FF0000"/>
        </w:rPr>
      </w:pPr>
      <w:r w:rsidRPr="005772A1">
        <w:rPr>
          <w:color w:val="FF0000"/>
        </w:rPr>
        <w:t>.</w:t>
      </w:r>
    </w:p>
    <w:p w14:paraId="0F7D7E2C" w14:textId="77777777" w:rsidR="00072BD4" w:rsidRDefault="00072BD4" w:rsidP="00072BD4">
      <w:pPr>
        <w:numPr>
          <w:ilvl w:val="1"/>
          <w:numId w:val="33"/>
        </w:numPr>
        <w:tabs>
          <w:tab w:val="left" w:pos="-1440"/>
          <w:tab w:val="left" w:pos="-720"/>
        </w:tabs>
      </w:pPr>
      <w:r>
        <w:t>Leveringen worden verricht op het hoofdkantoor</w:t>
      </w:r>
      <w:r w:rsidRPr="00883EEC">
        <w:t xml:space="preserve"> van Opdrachtgever</w:t>
      </w:r>
      <w:r>
        <w:t xml:space="preserve"> aan de Archimedesweg 1 te leiden. Opdrachtgever verleent</w:t>
      </w:r>
      <w:r w:rsidRPr="00883EEC">
        <w:t xml:space="preserve"> personeel van Opdrachtnemer toe</w:t>
      </w:r>
      <w:r>
        <w:t xml:space="preserve">gang tot de plaats, waar de </w:t>
      </w:r>
      <w:r w:rsidRPr="00883EEC">
        <w:t>overeengekomen Leveringen dienen</w:t>
      </w:r>
      <w:r>
        <w:t xml:space="preserve"> te worden geleverd op werkdagen gedurende conform Programma van Eisen gestelde tijdsperiode(s)</w:t>
      </w:r>
    </w:p>
    <w:p w14:paraId="1AEBFB54" w14:textId="77777777" w:rsidR="005772A1" w:rsidRPr="005772A1" w:rsidRDefault="005772A1" w:rsidP="005772A1">
      <w:pPr>
        <w:tabs>
          <w:tab w:val="left" w:pos="708"/>
        </w:tabs>
        <w:ind w:left="570"/>
      </w:pPr>
    </w:p>
    <w:p w14:paraId="6A157A30" w14:textId="77777777" w:rsidR="005772A1" w:rsidRPr="005772A1" w:rsidRDefault="005772A1" w:rsidP="005772A1">
      <w:pPr>
        <w:tabs>
          <w:tab w:val="left" w:pos="567"/>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54FD77E0" w14:textId="77777777" w:rsidR="005772A1" w:rsidRPr="005772A1" w:rsidRDefault="005772A1" w:rsidP="005772A1">
      <w:pPr>
        <w:numPr>
          <w:ilvl w:val="0"/>
          <w:numId w:val="18"/>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r w:rsidRPr="005772A1">
        <w:rPr>
          <w:b/>
        </w:rPr>
        <w:t>Van toepassing zijnde Voorwaarden</w:t>
      </w:r>
    </w:p>
    <w:p w14:paraId="1AECB08F" w14:textId="77777777" w:rsidR="005772A1" w:rsidRPr="005772A1" w:rsidRDefault="005772A1" w:rsidP="005772A1">
      <w:pPr>
        <w:tabs>
          <w:tab w:val="left" w:pos="567"/>
        </w:tabs>
      </w:pPr>
    </w:p>
    <w:p w14:paraId="053E0BCF" w14:textId="37410A75" w:rsidR="005772A1" w:rsidRPr="005772A1" w:rsidRDefault="005772A1" w:rsidP="005772A1">
      <w:pPr>
        <w:numPr>
          <w:ilvl w:val="1"/>
          <w:numId w:val="18"/>
        </w:numPr>
        <w:tabs>
          <w:tab w:val="left" w:pos="540"/>
        </w:tabs>
      </w:pPr>
      <w:r w:rsidRPr="005772A1">
        <w:t xml:space="preserve">Op deze </w:t>
      </w:r>
      <w:r w:rsidRPr="00072BD4">
        <w:rPr>
          <w:color w:val="000000" w:themeColor="text1"/>
        </w:rPr>
        <w:t>Raam</w:t>
      </w:r>
      <w:r w:rsidR="00072BD4" w:rsidRPr="00072BD4">
        <w:rPr>
          <w:color w:val="000000" w:themeColor="text1"/>
        </w:rPr>
        <w:t>o</w:t>
      </w:r>
      <w:r w:rsidRPr="00072BD4">
        <w:rPr>
          <w:color w:val="000000" w:themeColor="text1"/>
        </w:rPr>
        <w:t xml:space="preserve">vereenkomst zijn uitsluitend van toepassing de “Algemene </w:t>
      </w:r>
      <w:proofErr w:type="spellStart"/>
      <w:r w:rsidRPr="00072BD4">
        <w:rPr>
          <w:color w:val="000000" w:themeColor="text1"/>
        </w:rPr>
        <w:t>Waterschapsinkoopvoorwaarden</w:t>
      </w:r>
      <w:proofErr w:type="spellEnd"/>
      <w:r w:rsidRPr="00072BD4">
        <w:rPr>
          <w:color w:val="000000" w:themeColor="text1"/>
        </w:rPr>
        <w:t xml:space="preserve"> voor Leveringen 2018 (AWIV-2018)”, voor zover daarvan in deze Raam</w:t>
      </w:r>
      <w:r w:rsidR="00072BD4" w:rsidRPr="00072BD4">
        <w:rPr>
          <w:color w:val="000000" w:themeColor="text1"/>
        </w:rPr>
        <w:t>o</w:t>
      </w:r>
      <w:r w:rsidRPr="00072BD4">
        <w:rPr>
          <w:color w:val="000000" w:themeColor="text1"/>
        </w:rPr>
        <w:t xml:space="preserve">vereenkomst niet </w:t>
      </w:r>
      <w:r w:rsidRPr="005772A1">
        <w:t>wordt afgeweken. De (eventuele) algemene en bijzondere voorwaarden van Opdrachtnemer worden uitgesloten.</w:t>
      </w:r>
    </w:p>
    <w:p w14:paraId="3857BDF8" w14:textId="77777777" w:rsidR="005772A1" w:rsidRPr="005772A1" w:rsidRDefault="005772A1" w:rsidP="005772A1">
      <w:pPr>
        <w:tabs>
          <w:tab w:val="left" w:pos="540"/>
        </w:tabs>
        <w:ind w:left="570"/>
      </w:pPr>
    </w:p>
    <w:p w14:paraId="1BBE88EF" w14:textId="0D951E2F" w:rsidR="005772A1" w:rsidRPr="005772A1" w:rsidRDefault="005772A1" w:rsidP="00C976EC">
      <w:pPr>
        <w:numPr>
          <w:ilvl w:val="1"/>
          <w:numId w:val="18"/>
        </w:numPr>
        <w:tabs>
          <w:tab w:val="clear" w:pos="570"/>
          <w:tab w:val="left" w:pos="540"/>
          <w:tab w:val="left" w:pos="567"/>
        </w:tabs>
        <w:rPr>
          <w:iCs/>
        </w:rPr>
      </w:pPr>
      <w:r w:rsidRPr="005772A1">
        <w:rPr>
          <w:iCs/>
        </w:rPr>
        <w:t>De Partij die toerekenbaar tekortschiet in de nakoming van haar verplichtingen, is tegenover de andere Partij aansprakelijk voor de door de andere Partij geleden dan wel te lijden schade, met dien verstande dat de aansprakelijkheid, per gebeurtenis, beperkt is tot een bedrag van</w:t>
      </w:r>
      <w:r w:rsidR="00C976EC">
        <w:rPr>
          <w:iCs/>
        </w:rPr>
        <w:t xml:space="preserve"> € 1.000.000,-</w:t>
      </w:r>
      <w:r w:rsidRPr="005772A1">
        <w:rPr>
          <w:iCs/>
        </w:rPr>
        <w:tab/>
      </w:r>
      <w:r w:rsidRPr="005772A1">
        <w:rPr>
          <w:iCs/>
        </w:rPr>
        <w:tab/>
      </w:r>
    </w:p>
    <w:p w14:paraId="7798004E" w14:textId="77777777" w:rsidR="005772A1" w:rsidRPr="005772A1" w:rsidRDefault="005772A1" w:rsidP="005772A1">
      <w:pPr>
        <w:tabs>
          <w:tab w:val="left" w:pos="567"/>
        </w:tabs>
        <w:ind w:left="567"/>
        <w:rPr>
          <w:iCs/>
        </w:rPr>
      </w:pPr>
      <w:r w:rsidRPr="005772A1">
        <w:rPr>
          <w:iCs/>
        </w:rPr>
        <w:t>Het aantal gebeurtenissen is beperkt tot vijf (5) gebeurtenissen en samenhangende gebeurtenissen worden daarbij aangemerkt als één (1) gebeurtenis.</w:t>
      </w:r>
    </w:p>
    <w:p w14:paraId="1D50951E" w14:textId="77777777" w:rsidR="005772A1" w:rsidRPr="005772A1" w:rsidRDefault="005772A1" w:rsidP="005772A1">
      <w:pPr>
        <w:tabs>
          <w:tab w:val="left" w:pos="567"/>
        </w:tabs>
        <w:rPr>
          <w:iCs/>
        </w:rPr>
      </w:pPr>
      <w:r w:rsidRPr="005772A1">
        <w:rPr>
          <w:iCs/>
        </w:rPr>
        <w:tab/>
        <w:t>De beperking van de aansprakelijkheid als hiervoor is niet toepassing:</w:t>
      </w:r>
    </w:p>
    <w:p w14:paraId="37755F37" w14:textId="77777777" w:rsidR="005772A1" w:rsidRPr="005772A1" w:rsidRDefault="005772A1" w:rsidP="005772A1">
      <w:pPr>
        <w:tabs>
          <w:tab w:val="left" w:pos="567"/>
        </w:tabs>
        <w:ind w:left="360"/>
        <w:rPr>
          <w:i/>
          <w:iCs/>
        </w:rPr>
      </w:pPr>
      <w:r w:rsidRPr="005772A1">
        <w:rPr>
          <w:i/>
          <w:iCs/>
        </w:rPr>
        <w:tab/>
      </w:r>
      <w:r w:rsidRPr="005772A1">
        <w:rPr>
          <w:i/>
          <w:iCs/>
        </w:rPr>
        <w:tab/>
      </w:r>
    </w:p>
    <w:p w14:paraId="2CD2871D" w14:textId="77777777" w:rsidR="005772A1" w:rsidRPr="005772A1" w:rsidRDefault="005772A1" w:rsidP="005772A1">
      <w:pPr>
        <w:numPr>
          <w:ilvl w:val="0"/>
          <w:numId w:val="32"/>
        </w:numPr>
        <w:tabs>
          <w:tab w:val="left" w:pos="567"/>
        </w:tabs>
        <w:contextualSpacing/>
        <w:rPr>
          <w:iCs/>
        </w:rPr>
      </w:pPr>
      <w:r w:rsidRPr="005772A1">
        <w:rPr>
          <w:iCs/>
        </w:rPr>
        <w:t>in geval van aanspraken van derden op schadevergoeding ten gevolge van dood of letsel;</w:t>
      </w:r>
    </w:p>
    <w:p w14:paraId="23963DFA" w14:textId="77777777" w:rsidR="005772A1" w:rsidRPr="005772A1" w:rsidRDefault="005772A1" w:rsidP="005772A1">
      <w:pPr>
        <w:numPr>
          <w:ilvl w:val="0"/>
          <w:numId w:val="32"/>
        </w:numPr>
        <w:tabs>
          <w:tab w:val="left" w:pos="567"/>
        </w:tabs>
        <w:contextualSpacing/>
      </w:pPr>
      <w:r w:rsidRPr="005772A1">
        <w:rPr>
          <w:iCs/>
        </w:rPr>
        <w:t>indien sprake is van opzet of grove schuld aan de zijde van de andere Partij of diens Personeel.</w:t>
      </w:r>
    </w:p>
    <w:p w14:paraId="55D45C83" w14:textId="77777777" w:rsidR="005772A1" w:rsidRPr="005772A1" w:rsidRDefault="005772A1" w:rsidP="005772A1">
      <w:pPr>
        <w:tabs>
          <w:tab w:val="left" w:pos="567"/>
        </w:tabs>
        <w:ind w:left="360"/>
        <w:rPr>
          <w:iCs/>
        </w:rPr>
      </w:pPr>
    </w:p>
    <w:p w14:paraId="31B4C507" w14:textId="77777777" w:rsidR="005772A1" w:rsidRPr="005772A1" w:rsidRDefault="005772A1" w:rsidP="005772A1">
      <w:pPr>
        <w:tabs>
          <w:tab w:val="left" w:pos="540"/>
        </w:tabs>
      </w:pPr>
    </w:p>
    <w:p w14:paraId="7EF75E21" w14:textId="77777777" w:rsidR="005772A1" w:rsidRPr="005772A1" w:rsidRDefault="005772A1" w:rsidP="005772A1">
      <w:pPr>
        <w:tabs>
          <w:tab w:val="left" w:pos="567"/>
        </w:tabs>
        <w:ind w:left="360"/>
      </w:pPr>
    </w:p>
    <w:p w14:paraId="72E307DA" w14:textId="77777777" w:rsidR="005772A1" w:rsidRPr="005772A1" w:rsidRDefault="005772A1" w:rsidP="005772A1">
      <w:pPr>
        <w:numPr>
          <w:ilvl w:val="0"/>
          <w:numId w:val="18"/>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r w:rsidRPr="005772A1">
        <w:rPr>
          <w:b/>
        </w:rPr>
        <w:t>Integriteitsverklaring</w:t>
      </w:r>
    </w:p>
    <w:p w14:paraId="0AB13DBF" w14:textId="77777777" w:rsidR="005772A1" w:rsidRPr="005772A1" w:rsidRDefault="005772A1" w:rsidP="005772A1">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4C9A6C21" w14:textId="77777777" w:rsidR="005772A1" w:rsidRPr="005772A1" w:rsidRDefault="005772A1" w:rsidP="005772A1">
      <w:pPr>
        <w:numPr>
          <w:ilvl w:val="1"/>
          <w:numId w:val="18"/>
        </w:numPr>
        <w:tabs>
          <w:tab w:val="clear" w:pos="570"/>
          <w:tab w:val="left" w:pos="567"/>
        </w:tabs>
      </w:pPr>
      <w:r w:rsidRPr="005772A1">
        <w:t>Opdrachtnemer verklaart dat hij ter verkrijging van de opdracht Personeel van Opdrachtgever generlei voordeel heeft geboden, gegeven, doen aanbieden of doen geven. Hij zal dat ook niet alsnog doen teneinde personen in dienst van Opdrachtgever te bewegen enige handeling te verrichten of na te laten.</w:t>
      </w:r>
    </w:p>
    <w:p w14:paraId="5B32FA1D" w14:textId="77777777" w:rsidR="005772A1" w:rsidRPr="005772A1" w:rsidRDefault="005772A1" w:rsidP="005772A1">
      <w:pPr>
        <w:tabs>
          <w:tab w:val="left" w:pos="567"/>
        </w:tabs>
        <w:ind w:left="570"/>
      </w:pPr>
    </w:p>
    <w:p w14:paraId="4DB2195B" w14:textId="77777777" w:rsidR="005772A1" w:rsidRPr="005772A1" w:rsidRDefault="005772A1" w:rsidP="005772A1">
      <w:pPr>
        <w:tabs>
          <w:tab w:val="left" w:pos="567"/>
        </w:tabs>
        <w:ind w:left="570"/>
      </w:pPr>
    </w:p>
    <w:p w14:paraId="44838456" w14:textId="77777777" w:rsidR="005772A1" w:rsidRPr="005772A1" w:rsidRDefault="005772A1" w:rsidP="005772A1">
      <w:pPr>
        <w:numPr>
          <w:ilvl w:val="0"/>
          <w:numId w:val="18"/>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r w:rsidRPr="005772A1">
        <w:rPr>
          <w:b/>
        </w:rPr>
        <w:t>Slotbepaling</w:t>
      </w:r>
    </w:p>
    <w:p w14:paraId="0478ADA3" w14:textId="77777777" w:rsidR="005772A1" w:rsidRPr="005772A1" w:rsidRDefault="005772A1" w:rsidP="005772A1">
      <w:pPr>
        <w:tabs>
          <w:tab w:val="left" w:pos="567"/>
        </w:tabs>
      </w:pPr>
    </w:p>
    <w:p w14:paraId="24AA0A40" w14:textId="042CAA21" w:rsidR="005772A1" w:rsidRPr="00C976EC" w:rsidRDefault="005772A1" w:rsidP="005772A1">
      <w:pPr>
        <w:numPr>
          <w:ilvl w:val="1"/>
          <w:numId w:val="18"/>
        </w:numPr>
        <w:tabs>
          <w:tab w:val="left" w:pos="540"/>
        </w:tabs>
        <w:ind w:left="540" w:hanging="540"/>
        <w:rPr>
          <w:color w:val="000000" w:themeColor="text1"/>
        </w:rPr>
      </w:pPr>
      <w:r w:rsidRPr="005772A1">
        <w:t xml:space="preserve">In aanvulling op artikel 15 AWIV-2018 geldt dat in alle gevallen van voortijdige beëindiging van deze </w:t>
      </w:r>
      <w:r w:rsidRPr="00C976EC">
        <w:rPr>
          <w:color w:val="000000" w:themeColor="text1"/>
        </w:rPr>
        <w:t>Raam</w:t>
      </w:r>
      <w:r w:rsidR="00C976EC" w:rsidRPr="00C976EC">
        <w:rPr>
          <w:color w:val="000000" w:themeColor="text1"/>
        </w:rPr>
        <w:t>o</w:t>
      </w:r>
      <w:r w:rsidRPr="00C976EC">
        <w:rPr>
          <w:color w:val="000000" w:themeColor="text1"/>
        </w:rPr>
        <w:t xml:space="preserve">vereenkomst Opdrachtgever van Opdrachtnemer kan verlangen dat deze de Levering op een zodanige wijze afrondt en de resultaten </w:t>
      </w:r>
      <w:r w:rsidRPr="00C976EC">
        <w:rPr>
          <w:color w:val="000000" w:themeColor="text1"/>
        </w:rPr>
        <w:lastRenderedPageBreak/>
        <w:t>zodanig overdraagt aan Opdrachtgever of een door hem aan te wijzen derde, dat onbelemmerde voortzetting van de opdracht mogelijk is.</w:t>
      </w:r>
    </w:p>
    <w:p w14:paraId="2A581065" w14:textId="77777777" w:rsidR="005772A1" w:rsidRPr="00C976EC" w:rsidRDefault="005772A1" w:rsidP="005772A1">
      <w:pPr>
        <w:tabs>
          <w:tab w:val="left" w:pos="540"/>
        </w:tabs>
        <w:ind w:left="540" w:hanging="540"/>
        <w:rPr>
          <w:color w:val="000000" w:themeColor="text1"/>
        </w:rPr>
      </w:pPr>
    </w:p>
    <w:p w14:paraId="0F79AFB0" w14:textId="7CC88AB4" w:rsidR="005772A1" w:rsidRPr="00C976EC" w:rsidRDefault="005772A1" w:rsidP="005772A1">
      <w:pPr>
        <w:numPr>
          <w:ilvl w:val="1"/>
          <w:numId w:val="18"/>
        </w:numPr>
        <w:tabs>
          <w:tab w:val="left" w:pos="540"/>
        </w:tabs>
        <w:ind w:left="540" w:hanging="540"/>
        <w:rPr>
          <w:color w:val="000000" w:themeColor="text1"/>
        </w:rPr>
      </w:pPr>
      <w:r w:rsidRPr="00C976EC">
        <w:rPr>
          <w:color w:val="000000" w:themeColor="text1"/>
        </w:rPr>
        <w:t>Afwijkingen van deze Raam</w:t>
      </w:r>
      <w:r w:rsidR="00C976EC" w:rsidRPr="00C976EC">
        <w:rPr>
          <w:color w:val="000000" w:themeColor="text1"/>
        </w:rPr>
        <w:t>o</w:t>
      </w:r>
      <w:r w:rsidRPr="00C976EC">
        <w:rPr>
          <w:color w:val="000000" w:themeColor="text1"/>
        </w:rPr>
        <w:t>vereenkomst zijn slechts bindend voor zover zij uitdrukkelijk tussen partijen schriftelijk zijn overeengekomen.</w:t>
      </w:r>
    </w:p>
    <w:p w14:paraId="4A55A0DE" w14:textId="77777777" w:rsidR="005772A1" w:rsidRPr="00C976EC" w:rsidRDefault="005772A1" w:rsidP="005772A1">
      <w:pPr>
        <w:tabs>
          <w:tab w:val="left" w:pos="540"/>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color w:val="000000" w:themeColor="text1"/>
        </w:rPr>
      </w:pPr>
    </w:p>
    <w:p w14:paraId="52094BC0" w14:textId="4BFAC20A" w:rsidR="005772A1" w:rsidRPr="005772A1" w:rsidRDefault="005772A1" w:rsidP="005772A1">
      <w:pPr>
        <w:numPr>
          <w:ilvl w:val="1"/>
          <w:numId w:val="18"/>
        </w:numPr>
        <w:tabs>
          <w:tab w:val="left" w:pos="540"/>
        </w:tabs>
        <w:ind w:left="540" w:hanging="540"/>
      </w:pPr>
      <w:r w:rsidRPr="00C976EC">
        <w:rPr>
          <w:color w:val="000000" w:themeColor="text1"/>
        </w:rPr>
        <w:t>Door ondertekening van deze Raam</w:t>
      </w:r>
      <w:r w:rsidR="00C976EC" w:rsidRPr="00C976EC">
        <w:rPr>
          <w:color w:val="000000" w:themeColor="text1"/>
        </w:rPr>
        <w:t>o</w:t>
      </w:r>
      <w:r w:rsidRPr="00C976EC">
        <w:rPr>
          <w:color w:val="000000" w:themeColor="text1"/>
        </w:rPr>
        <w:t xml:space="preserve">vereenkomst vervallen alle eventueel eerder door partijen gemaakte mondelinge en schriftelijke </w:t>
      </w:r>
      <w:r w:rsidRPr="005772A1">
        <w:t>afspraken omtrent de hierbij overeengekomen Leveringen.</w:t>
      </w:r>
    </w:p>
    <w:p w14:paraId="49ABDC31" w14:textId="77777777" w:rsidR="005772A1" w:rsidRPr="005772A1" w:rsidRDefault="005772A1" w:rsidP="005772A1"/>
    <w:p w14:paraId="612B1CAA" w14:textId="77777777" w:rsidR="0092775A" w:rsidRPr="00E9454E" w:rsidRDefault="0092775A" w:rsidP="00E520C1">
      <w:pPr>
        <w:spacing w:after="200"/>
        <w:rPr>
          <w:rFonts w:eastAsiaTheme="minorHAnsi" w:cstheme="minorBidi"/>
          <w:iCs/>
          <w:lang w:eastAsia="en-US"/>
        </w:rPr>
      </w:pPr>
    </w:p>
    <w:p w14:paraId="4DF78FEE" w14:textId="77777777" w:rsidR="00E9454E" w:rsidRPr="00E9454E" w:rsidRDefault="00E9454E" w:rsidP="00E9454E">
      <w:pPr>
        <w:tabs>
          <w:tab w:val="left" w:pos="540"/>
        </w:tabs>
        <w:spacing w:after="200" w:line="276" w:lineRule="auto"/>
        <w:rPr>
          <w:rFonts w:eastAsiaTheme="minorHAnsi" w:cstheme="minorBidi"/>
          <w:lang w:eastAsia="en-US"/>
        </w:rPr>
      </w:pPr>
      <w:r w:rsidRPr="00E9454E">
        <w:rPr>
          <w:rFonts w:eastAsiaTheme="minorHAnsi" w:cstheme="minorBidi"/>
          <w:lang w:eastAsia="en-US"/>
        </w:rPr>
        <w:t>Aldus op de laatste van de twee hierna genoemde data overeengekomen en in tweevoud ondertekend,</w:t>
      </w:r>
    </w:p>
    <w:p w14:paraId="2D598610" w14:textId="77777777" w:rsidR="00E9454E" w:rsidRPr="00E9454E" w:rsidRDefault="00E9454E" w:rsidP="00E9454E">
      <w:pPr>
        <w:tabs>
          <w:tab w:val="left" w:pos="567"/>
        </w:tabs>
        <w:spacing w:after="200" w:line="276" w:lineRule="auto"/>
        <w:rPr>
          <w:rFonts w:eastAsiaTheme="minorHAnsi" w:cstheme="minorBidi"/>
          <w:lang w:eastAsia="en-US"/>
        </w:rPr>
      </w:pPr>
    </w:p>
    <w:p w14:paraId="5E78DD2A" w14:textId="77777777" w:rsidR="00E9454E" w:rsidRPr="00E9454E" w:rsidRDefault="00E9454E" w:rsidP="00E9454E">
      <w:pPr>
        <w:tabs>
          <w:tab w:val="left" w:pos="567"/>
          <w:tab w:val="left" w:pos="4678"/>
        </w:tabs>
        <w:spacing w:after="200" w:line="276" w:lineRule="auto"/>
        <w:rPr>
          <w:rFonts w:eastAsiaTheme="minorHAnsi" w:cstheme="minorBidi"/>
          <w:lang w:eastAsia="en-US"/>
        </w:rPr>
      </w:pPr>
      <w:r w:rsidRPr="00E9454E">
        <w:rPr>
          <w:rFonts w:eastAsiaTheme="minorHAnsi" w:cstheme="minorBidi"/>
          <w:lang w:eastAsia="en-US"/>
        </w:rPr>
        <w:t>Leiden,</w:t>
      </w:r>
      <w:r w:rsidR="002774C4">
        <w:rPr>
          <w:rFonts w:eastAsiaTheme="minorHAnsi" w:cstheme="minorBidi"/>
          <w:lang w:eastAsia="en-US"/>
        </w:rPr>
        <w:t xml:space="preserve"> </w:t>
      </w:r>
      <w:bookmarkStart w:id="1" w:name="datum"/>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VVAFA0E5281C1A450A9377152D39AB1279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Datum</w:t>
      </w:r>
      <w:r w:rsidR="002774C4">
        <w:rPr>
          <w:rFonts w:eastAsiaTheme="minorHAnsi" w:cstheme="minorBidi"/>
          <w:lang w:eastAsia="en-US"/>
        </w:rPr>
        <w:fldChar w:fldCharType="end"/>
      </w:r>
      <w:bookmarkEnd w:id="1"/>
      <w:r w:rsidRPr="00E9454E">
        <w:rPr>
          <w:rFonts w:eastAsiaTheme="minorHAnsi" w:cstheme="minorBidi"/>
          <w:lang w:eastAsia="en-US"/>
        </w:rPr>
        <w:tab/>
      </w:r>
      <w:r w:rsidRPr="00E9454E">
        <w:rPr>
          <w:rFonts w:eastAsiaTheme="minorHAnsi" w:cstheme="minorBidi"/>
          <w:lang w:eastAsia="en-US"/>
        </w:rPr>
        <w:tab/>
      </w:r>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VV49C5EC914D914D9DA8122B2AB7AFEC88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Plaats</w:t>
      </w:r>
      <w:r w:rsidR="002774C4">
        <w:rPr>
          <w:rFonts w:eastAsiaTheme="minorHAnsi" w:cstheme="minorBidi"/>
          <w:lang w:eastAsia="en-US"/>
        </w:rPr>
        <w:fldChar w:fldCharType="end"/>
      </w:r>
      <w:r w:rsidRPr="00E9454E">
        <w:rPr>
          <w:rFonts w:eastAsiaTheme="minorHAnsi" w:cstheme="minorBidi"/>
          <w:lang w:eastAsia="en-US"/>
        </w:rPr>
        <w:t>, d.d. ………………………</w:t>
      </w:r>
    </w:p>
    <w:p w14:paraId="5DC98DCA" w14:textId="77777777" w:rsidR="00E9454E" w:rsidRPr="00E9454E" w:rsidRDefault="00E9454E" w:rsidP="00E9454E">
      <w:pPr>
        <w:tabs>
          <w:tab w:val="left" w:pos="4111"/>
        </w:tabs>
        <w:spacing w:after="200" w:line="276" w:lineRule="auto"/>
        <w:rPr>
          <w:rFonts w:eastAsiaTheme="minorHAnsi" w:cstheme="minorBidi"/>
          <w:spacing w:val="2"/>
          <w:lang w:eastAsia="en-US"/>
        </w:rPr>
      </w:pPr>
      <w:r w:rsidRPr="00E9454E">
        <w:rPr>
          <w:rFonts w:eastAsiaTheme="minorHAnsi" w:cstheme="minorBidi"/>
          <w:lang w:eastAsia="en-US"/>
        </w:rPr>
        <w:t>Namens dijkgraaf en hoogheemraden,</w:t>
      </w:r>
      <w:r w:rsidRPr="00E9454E">
        <w:rPr>
          <w:rFonts w:eastAsiaTheme="minorHAnsi" w:cstheme="minorBidi"/>
          <w:lang w:eastAsia="en-US"/>
        </w:rPr>
        <w:tab/>
      </w:r>
      <w:r w:rsidRPr="00E9454E">
        <w:rPr>
          <w:rFonts w:eastAsiaTheme="minorHAnsi" w:cstheme="minorBidi"/>
          <w:lang w:eastAsia="en-US"/>
        </w:rPr>
        <w:tab/>
      </w:r>
      <w:r w:rsidRPr="00E9454E">
        <w:rPr>
          <w:rFonts w:eastAsiaTheme="minorHAnsi" w:cstheme="minorBidi"/>
          <w:lang w:eastAsia="en-US"/>
        </w:rPr>
        <w:tab/>
      </w:r>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VV04292A6FE8BA4FED8D0F3ED80756D3DA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Organisatie</w:t>
      </w:r>
      <w:r w:rsidR="002774C4">
        <w:rPr>
          <w:rFonts w:eastAsiaTheme="minorHAnsi" w:cstheme="minorBidi"/>
          <w:lang w:eastAsia="en-US"/>
        </w:rPr>
        <w:fldChar w:fldCharType="end"/>
      </w:r>
    </w:p>
    <w:p w14:paraId="1851700D" w14:textId="77777777" w:rsidR="00E9454E" w:rsidRPr="00A86D57" w:rsidRDefault="00E9454E" w:rsidP="00E9454E">
      <w:pPr>
        <w:keepNext/>
        <w:keepLines/>
        <w:jc w:val="both"/>
        <w:rPr>
          <w:sz w:val="96"/>
          <w:szCs w:val="96"/>
        </w:rPr>
      </w:pPr>
      <w:bookmarkStart w:id="2" w:name="hand1"/>
      <w:r w:rsidRPr="00A86D57">
        <w:rPr>
          <w:sz w:val="96"/>
          <w:szCs w:val="96"/>
        </w:rPr>
        <w:t>{HAND1}</w:t>
      </w:r>
      <w:bookmarkEnd w:id="2"/>
    </w:p>
    <w:p w14:paraId="07446B42" w14:textId="77777777" w:rsidR="00E9454E" w:rsidRPr="00E9454E" w:rsidRDefault="00E9454E" w:rsidP="00E9454E">
      <w:pPr>
        <w:tabs>
          <w:tab w:val="left" w:pos="4111"/>
        </w:tabs>
        <w:spacing w:after="200" w:line="276" w:lineRule="auto"/>
        <w:rPr>
          <w:rFonts w:eastAsiaTheme="minorHAnsi" w:cstheme="minorBidi"/>
          <w:lang w:eastAsia="en-US"/>
        </w:rPr>
      </w:pPr>
    </w:p>
    <w:p w14:paraId="66D36FDB" w14:textId="77777777" w:rsidR="0092775A" w:rsidRPr="0092775A" w:rsidRDefault="0092775A" w:rsidP="0092775A">
      <w:pPr>
        <w:tabs>
          <w:tab w:val="left" w:pos="4111"/>
        </w:tabs>
      </w:pPr>
      <w:r w:rsidRPr="0092775A">
        <w:fldChar w:fldCharType="begin">
          <w:ffData>
            <w:name w:val=""/>
            <w:enabled/>
            <w:calcOnExit w:val="0"/>
            <w:textInput>
              <w:default w:val="&lt;functienaam ondertekenaar&gt;"/>
            </w:textInput>
          </w:ffData>
        </w:fldChar>
      </w:r>
      <w:r w:rsidRPr="0092775A">
        <w:instrText xml:space="preserve"> FORMTEXT </w:instrText>
      </w:r>
      <w:r w:rsidRPr="0092775A">
        <w:fldChar w:fldCharType="separate"/>
      </w:r>
      <w:r w:rsidRPr="0092775A">
        <w:rPr>
          <w:noProof/>
        </w:rPr>
        <w:t>&lt;functienaam ondertekenaar&gt;</w:t>
      </w:r>
      <w:r w:rsidRPr="0092775A">
        <w:fldChar w:fldCharType="end"/>
      </w:r>
      <w:r w:rsidRPr="0092775A">
        <w:rPr>
          <w:spacing w:val="2"/>
        </w:rPr>
        <w:t>,</w:t>
      </w:r>
      <w:r w:rsidRPr="0092775A">
        <w:rPr>
          <w:spacing w:val="2"/>
        </w:rPr>
        <w:tab/>
      </w:r>
      <w:r w:rsidRPr="0092775A">
        <w:rPr>
          <w:spacing w:val="2"/>
        </w:rPr>
        <w:tab/>
      </w:r>
      <w:r w:rsidRPr="0092775A">
        <w:rPr>
          <w:spacing w:val="2"/>
        </w:rPr>
        <w:tab/>
      </w:r>
      <w:r w:rsidRPr="0092775A">
        <w:fldChar w:fldCharType="begin">
          <w:ffData>
            <w:name w:val=""/>
            <w:enabled/>
            <w:calcOnExit w:val="0"/>
            <w:textInput>
              <w:default w:val="&lt;functienaam ondertekenaar&gt;"/>
            </w:textInput>
          </w:ffData>
        </w:fldChar>
      </w:r>
      <w:r w:rsidRPr="0092775A">
        <w:instrText xml:space="preserve"> FORMTEXT </w:instrText>
      </w:r>
      <w:r w:rsidRPr="0092775A">
        <w:fldChar w:fldCharType="separate"/>
      </w:r>
      <w:r w:rsidRPr="0092775A">
        <w:rPr>
          <w:noProof/>
        </w:rPr>
        <w:t>&lt;functienaam ondertekenaar&gt;</w:t>
      </w:r>
      <w:r w:rsidRPr="0092775A">
        <w:fldChar w:fldCharType="end"/>
      </w:r>
      <w:r w:rsidRPr="0092775A" w:rsidDel="00B962AE">
        <w:rPr>
          <w:spacing w:val="2"/>
        </w:rPr>
        <w:t xml:space="preserve"> </w:t>
      </w:r>
    </w:p>
    <w:p w14:paraId="58771D31" w14:textId="77777777" w:rsidR="0092775A" w:rsidRPr="0092775A" w:rsidRDefault="0092775A" w:rsidP="0092775A">
      <w:pPr>
        <w:tabs>
          <w:tab w:val="left" w:pos="4111"/>
        </w:tabs>
      </w:pPr>
      <w:r w:rsidRPr="0092775A">
        <w:fldChar w:fldCharType="begin">
          <w:ffData>
            <w:name w:val=""/>
            <w:enabled/>
            <w:calcOnExit w:val="0"/>
            <w:textInput>
              <w:default w:val="&lt;naam ondertekenaar&gt;"/>
            </w:textInput>
          </w:ffData>
        </w:fldChar>
      </w:r>
      <w:r w:rsidRPr="0092775A">
        <w:instrText xml:space="preserve"> FORMTEXT </w:instrText>
      </w:r>
      <w:r w:rsidRPr="0092775A">
        <w:fldChar w:fldCharType="separate"/>
      </w:r>
      <w:r w:rsidRPr="0092775A">
        <w:rPr>
          <w:noProof/>
        </w:rPr>
        <w:t>&lt;naam ondertekenaar&gt;</w:t>
      </w:r>
      <w:r w:rsidRPr="0092775A">
        <w:fldChar w:fldCharType="end"/>
      </w:r>
      <w:r w:rsidRPr="0092775A">
        <w:rPr>
          <w:spacing w:val="2"/>
        </w:rPr>
        <w:tab/>
      </w:r>
      <w:r w:rsidRPr="0092775A">
        <w:rPr>
          <w:spacing w:val="2"/>
        </w:rPr>
        <w:tab/>
      </w:r>
      <w:r w:rsidRPr="0092775A">
        <w:rPr>
          <w:spacing w:val="2"/>
        </w:rPr>
        <w:tab/>
      </w:r>
      <w:r w:rsidRPr="0092775A">
        <w:fldChar w:fldCharType="begin">
          <w:ffData>
            <w:name w:val=""/>
            <w:enabled/>
            <w:calcOnExit w:val="0"/>
            <w:textInput>
              <w:default w:val="&lt;naam ondertekenaar&gt;"/>
            </w:textInput>
          </w:ffData>
        </w:fldChar>
      </w:r>
      <w:r w:rsidRPr="0092775A">
        <w:instrText xml:space="preserve"> FORMTEXT </w:instrText>
      </w:r>
      <w:r w:rsidRPr="0092775A">
        <w:fldChar w:fldCharType="separate"/>
      </w:r>
      <w:r w:rsidRPr="0092775A">
        <w:rPr>
          <w:noProof/>
        </w:rPr>
        <w:t>&lt;naam ondertekenaar&gt;</w:t>
      </w:r>
      <w:r w:rsidRPr="0092775A">
        <w:fldChar w:fldCharType="end"/>
      </w:r>
    </w:p>
    <w:p w14:paraId="6CA7CB92" w14:textId="77777777" w:rsidR="00E9454E" w:rsidRPr="00E9454E" w:rsidRDefault="00E9454E" w:rsidP="002774C4">
      <w:pPr>
        <w:tabs>
          <w:tab w:val="left" w:pos="4111"/>
        </w:tabs>
        <w:spacing w:after="200" w:line="276" w:lineRule="auto"/>
        <w:rPr>
          <w:rFonts w:eastAsiaTheme="minorHAnsi" w:cstheme="minorBidi"/>
          <w:lang w:eastAsia="en-US"/>
        </w:rPr>
      </w:pPr>
    </w:p>
    <w:sectPr w:rsidR="00E9454E" w:rsidRPr="00E9454E" w:rsidSect="005772A1">
      <w:headerReference w:type="even" r:id="rId12"/>
      <w:headerReference w:type="default" r:id="rId13"/>
      <w:footerReference w:type="even" r:id="rId14"/>
      <w:footerReference w:type="default" r:id="rId15"/>
      <w:headerReference w:type="first" r:id="rId16"/>
      <w:footerReference w:type="first" r:id="rId17"/>
      <w:type w:val="continuous"/>
      <w:pgSz w:w="11906" w:h="16838" w:code="9"/>
      <w:pgMar w:top="2284" w:right="1418" w:bottom="1701" w:left="1418" w:header="539" w:footer="1131"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B9A9BA" w14:textId="77777777" w:rsidR="00247CE3" w:rsidRDefault="00247CE3">
      <w:r>
        <w:separator/>
      </w:r>
    </w:p>
  </w:endnote>
  <w:endnote w:type="continuationSeparator" w:id="0">
    <w:p w14:paraId="434F6CC8" w14:textId="77777777" w:rsidR="00247CE3" w:rsidRDefault="00247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GPMinc">
    <w:altName w:val="MS Mincho"/>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BD320" w14:textId="77777777" w:rsidR="00A36918" w:rsidRDefault="00A3691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5AA7A" w14:textId="77777777" w:rsidR="002774C4" w:rsidRDefault="002774C4" w:rsidP="00B67DBF">
    <w:pPr>
      <w:tabs>
        <w:tab w:val="center" w:pos="4536"/>
        <w:tab w:val="right" w:pos="9072"/>
      </w:tabs>
      <w:rPr>
        <w:lang w:val="nl"/>
      </w:rPr>
    </w:pPr>
    <w:r>
      <w:rPr>
        <w:lang w:val="nl"/>
      </w:rPr>
      <w:t>________________________________________________________________</w:t>
    </w:r>
  </w:p>
  <w:p w14:paraId="7BA9DEC3" w14:textId="77777777" w:rsidR="00B67DBF" w:rsidRPr="00B67DBF" w:rsidRDefault="00B67DBF" w:rsidP="00B67DBF">
    <w:pPr>
      <w:tabs>
        <w:tab w:val="center" w:pos="4536"/>
        <w:tab w:val="right" w:pos="9072"/>
      </w:tabs>
      <w:rPr>
        <w:noProof/>
        <w:sz w:val="16"/>
        <w:szCs w:val="16"/>
        <w:lang w:val="nl"/>
      </w:rPr>
    </w:pPr>
    <w:r w:rsidRPr="00B67DBF">
      <w:rPr>
        <w:noProof/>
        <w:sz w:val="16"/>
        <w:szCs w:val="16"/>
        <w:lang w:val="nl"/>
      </w:rPr>
      <w:t>Cluster Bedrijfsvoering</w:t>
    </w:r>
  </w:p>
  <w:p w14:paraId="3ED3D3E1" w14:textId="77777777" w:rsidR="00B67DBF" w:rsidRPr="00B67DBF" w:rsidRDefault="00B67DBF" w:rsidP="00B67DBF">
    <w:pPr>
      <w:tabs>
        <w:tab w:val="center" w:pos="4536"/>
        <w:tab w:val="right" w:pos="9072"/>
      </w:tabs>
      <w:rPr>
        <w:noProof/>
        <w:sz w:val="16"/>
        <w:szCs w:val="16"/>
        <w:lang w:val="nl"/>
      </w:rPr>
    </w:pPr>
    <w:r w:rsidRPr="00B67DBF">
      <w:rPr>
        <w:noProof/>
        <w:sz w:val="16"/>
        <w:szCs w:val="16"/>
        <w:lang w:val="nl"/>
      </w:rPr>
      <w:t>Team Financiën, Inkoop &amp; Subsidies</w:t>
    </w:r>
  </w:p>
  <w:p w14:paraId="5F742E16" w14:textId="77777777" w:rsidR="002E4CA5" w:rsidRPr="002774C4" w:rsidRDefault="00B67DBF" w:rsidP="002774C4">
    <w:pPr>
      <w:tabs>
        <w:tab w:val="center" w:pos="4536"/>
        <w:tab w:val="right" w:pos="9072"/>
      </w:tabs>
      <w:rPr>
        <w:sz w:val="16"/>
        <w:szCs w:val="16"/>
        <w:lang w:val="nl"/>
      </w:rPr>
    </w:pPr>
    <w:r w:rsidRPr="00B67DBF">
      <w:rPr>
        <w:noProof/>
        <w:sz w:val="16"/>
        <w:szCs w:val="16"/>
        <w:lang w:val="nl"/>
      </w:rPr>
      <w:t>Versie September 2019</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8443DD" w14:textId="77777777" w:rsidR="002E4CA5" w:rsidRPr="00A36918" w:rsidRDefault="002774C4">
    <w:pPr>
      <w:pStyle w:val="Voettekst"/>
      <w:rPr>
        <w:color w:val="FFFFFF" w:themeColor="background1"/>
      </w:rPr>
    </w:pPr>
    <w:r w:rsidRPr="00A36918">
      <w:rPr>
        <w:color w:val="FFFFFF" w:themeColor="background1"/>
      </w:rPr>
      <w:fldChar w:fldCharType="begin" w:fldLock="1"/>
    </w:r>
    <w:r w:rsidRPr="00A36918">
      <w:rPr>
        <w:color w:val="FFFFFF" w:themeColor="background1"/>
      </w:rPr>
      <w:instrText xml:space="preserve"> mitVV VV881086A56D01476F85AF7FB0B7FDB1FA \* MERGEFORMAT </w:instrText>
    </w:r>
    <w:r w:rsidRPr="00A36918">
      <w:rPr>
        <w:color w:val="FFFFFF" w:themeColor="background1"/>
      </w:rPr>
      <w:fldChar w:fldCharType="separate"/>
    </w:r>
    <w:r w:rsidRPr="00A36918">
      <w:rPr>
        <w:bCs/>
        <w:noProof/>
        <w:color w:val="FFFFFF" w:themeColor="background1"/>
      </w:rPr>
      <w:t>PROSA</w:t>
    </w:r>
    <w:r w:rsidRPr="00A36918">
      <w:rPr>
        <w:color w:val="FFFFFF" w:themeColor="background1"/>
      </w:rPr>
      <w:fldChar w:fldCharType="end"/>
    </w:r>
    <w:r w:rsidR="00A36918" w:rsidRPr="00A36918">
      <w:rPr>
        <w:color w:val="FFFFFF" w:themeColor="background1"/>
      </w:rPr>
      <w:fldChar w:fldCharType="begin" w:fldLock="1"/>
    </w:r>
    <w:r w:rsidR="00A36918" w:rsidRPr="00A36918">
      <w:rPr>
        <w:color w:val="FFFFFF" w:themeColor="background1"/>
      </w:rPr>
      <w:instrText xml:space="preserve"> mitVV VVA55EE850CD934545835731440AFF2BBF \* MERGEFORMAT </w:instrText>
    </w:r>
    <w:r w:rsidR="00A36918" w:rsidRPr="00A36918">
      <w:rPr>
        <w:color w:val="FFFFFF" w:themeColor="background1"/>
      </w:rPr>
      <w:fldChar w:fldCharType="separate"/>
    </w:r>
    <w:r w:rsidR="00A36918" w:rsidRPr="00A36918">
      <w:rPr>
        <w:bCs/>
        <w:noProof/>
        <w:color w:val="FFFFFF" w:themeColor="background1"/>
      </w:rPr>
      <w:t>Caseklant</w:t>
    </w:r>
    <w:r w:rsidR="00A36918" w:rsidRPr="00A36918">
      <w:rPr>
        <w:color w:val="FFFFFF" w:themeColor="background1"/>
      </w:rPr>
      <w:fldChar w:fldCharType="end"/>
    </w:r>
    <w:r w:rsidR="00A36918" w:rsidRPr="00A36918">
      <w:rPr>
        <w:color w:val="FFFFFF" w:themeColor="background1"/>
      </w:rPr>
      <w:fldChar w:fldCharType="begin" w:fldLock="1"/>
    </w:r>
    <w:r w:rsidR="00A36918" w:rsidRPr="00A36918">
      <w:rPr>
        <w:color w:val="FFFFFF" w:themeColor="background1"/>
      </w:rPr>
      <w:instrText xml:space="preserve"> mitVV VV335C8FD3EED5F742B75EA7B478E7B14C \* MERGEFORMAT </w:instrText>
    </w:r>
    <w:r w:rsidR="00A36918" w:rsidRPr="00A36918">
      <w:rPr>
        <w:color w:val="FFFFFF" w:themeColor="background1"/>
      </w:rPr>
      <w:fldChar w:fldCharType="separate"/>
    </w:r>
    <w:r w:rsidR="00A36918" w:rsidRPr="00A36918">
      <w:rPr>
        <w:bCs/>
        <w:noProof/>
        <w:color w:val="FFFFFF" w:themeColor="background1"/>
      </w:rPr>
      <w:t>Docsoort</w:t>
    </w:r>
    <w:r w:rsidR="00A36918" w:rsidRPr="00A36918">
      <w:rPr>
        <w:color w:val="FFFFFF" w:themeColor="background1"/>
      </w:rPr>
      <w:fldChar w:fldCharType="end"/>
    </w:r>
  </w:p>
  <w:p w14:paraId="062C6F1F" w14:textId="77777777" w:rsidR="005772A1" w:rsidRPr="005772A1" w:rsidRDefault="005772A1" w:rsidP="005772A1">
    <w:pPr>
      <w:tabs>
        <w:tab w:val="center" w:pos="4536"/>
        <w:tab w:val="right" w:pos="9072"/>
      </w:tabs>
      <w:rPr>
        <w:noProof/>
        <w:sz w:val="16"/>
        <w:szCs w:val="16"/>
      </w:rPr>
    </w:pPr>
    <w:r w:rsidRPr="005772A1">
      <w:rPr>
        <w:noProof/>
        <w:sz w:val="16"/>
        <w:szCs w:val="16"/>
      </w:rPr>
      <mc:AlternateContent>
        <mc:Choice Requires="wps">
          <w:drawing>
            <wp:anchor distT="0" distB="0" distL="114300" distR="114300" simplePos="0" relativeHeight="251678208" behindDoc="0" locked="0" layoutInCell="1" allowOverlap="1" wp14:anchorId="71DA7871" wp14:editId="654B8A40">
              <wp:simplePos x="0" y="0"/>
              <wp:positionH relativeFrom="column">
                <wp:posOffset>0</wp:posOffset>
              </wp:positionH>
              <wp:positionV relativeFrom="paragraph">
                <wp:posOffset>-177165</wp:posOffset>
              </wp:positionV>
              <wp:extent cx="5772150" cy="0"/>
              <wp:effectExtent l="5080" t="12065" r="13970" b="698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72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C02FDB" id="Line 4" o:spid="_x0000_s1026" style="position:absolute;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3.95pt" to="454.5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"/>
          </w:pict>
        </mc:Fallback>
      </mc:AlternateContent>
    </w:r>
    <w:r w:rsidRPr="005772A1">
      <w:rPr>
        <w:noProof/>
        <w:sz w:val="16"/>
        <w:szCs w:val="16"/>
      </w:rPr>
      <w:t>Cluster Bedrijfsvoering</w:t>
    </w:r>
  </w:p>
  <w:p w14:paraId="71AFB939" w14:textId="77777777" w:rsidR="005772A1" w:rsidRPr="005772A1" w:rsidRDefault="005772A1" w:rsidP="005772A1">
    <w:pPr>
      <w:tabs>
        <w:tab w:val="center" w:pos="4536"/>
        <w:tab w:val="right" w:pos="9072"/>
      </w:tabs>
      <w:rPr>
        <w:noProof/>
        <w:sz w:val="16"/>
        <w:szCs w:val="16"/>
      </w:rPr>
    </w:pPr>
    <w:r w:rsidRPr="005772A1">
      <w:rPr>
        <w:noProof/>
        <w:sz w:val="16"/>
        <w:szCs w:val="16"/>
      </w:rPr>
      <w:t>Team Financiën, Inkoop &amp; Subsidies</w:t>
    </w:r>
  </w:p>
  <w:p w14:paraId="7D61AC0D" w14:textId="77777777" w:rsidR="00A36918" w:rsidRDefault="005772A1" w:rsidP="005772A1">
    <w:r w:rsidRPr="005772A1">
      <w:rPr>
        <w:noProof/>
        <w:sz w:val="16"/>
        <w:szCs w:val="16"/>
      </w:rPr>
      <w:t>Versie September 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399A05" w14:textId="77777777" w:rsidR="00247CE3" w:rsidRDefault="00247CE3">
      <w:r>
        <w:separator/>
      </w:r>
    </w:p>
  </w:footnote>
  <w:footnote w:type="continuationSeparator" w:id="0">
    <w:p w14:paraId="6DCECEB3" w14:textId="77777777" w:rsidR="00247CE3" w:rsidRDefault="00247C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CF9CDE" w14:textId="77777777" w:rsidR="00A36918" w:rsidRDefault="00A3691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531799" w14:textId="77777777" w:rsidR="00A168A2" w:rsidRDefault="002E4CA5" w:rsidP="00416E8F">
    <w:pPr>
      <w:pStyle w:val="Koptekst"/>
      <w:jc w:val="right"/>
      <w:rPr>
        <w:rStyle w:val="Paginanummer"/>
      </w:rPr>
    </w:pPr>
    <w:r>
      <w:rPr>
        <w:rStyle w:val="Paginanummer"/>
      </w:rPr>
      <w:fldChar w:fldCharType="begin"/>
    </w:r>
    <w:r>
      <w:rPr>
        <w:rStyle w:val="Paginanummer"/>
      </w:rPr>
      <w:instrText xml:space="preserve"> PAGE </w:instrText>
    </w:r>
    <w:r>
      <w:rPr>
        <w:rStyle w:val="Paginanummer"/>
      </w:rPr>
      <w:fldChar w:fldCharType="separate"/>
    </w:r>
    <w:r w:rsidR="00E520C1">
      <w:rPr>
        <w:rStyle w:val="Paginanummer"/>
        <w:noProof/>
      </w:rPr>
      <w:t>2</w:t>
    </w:r>
    <w:r>
      <w:rPr>
        <w:rStyle w:val="Paginanummer"/>
      </w:rPr>
      <w:fldChar w:fldCharType="end"/>
    </w:r>
  </w:p>
  <w:p w14:paraId="6EBD451C" w14:textId="77777777" w:rsidR="002E4CA5" w:rsidRDefault="00A168A2" w:rsidP="00416E8F">
    <w:pPr>
      <w:pStyle w:val="Koptekst"/>
      <w:jc w:val="right"/>
    </w:pPr>
    <w:r>
      <w:rPr>
        <w:rStyle w:val="Paginanummer"/>
      </w:rPr>
      <w:fldChar w:fldCharType="begin" w:fldLock="1"/>
    </w:r>
    <w:r w:rsidRPr="00A168A2">
      <w:rPr>
        <w:rStyle w:val="Paginanummer"/>
      </w:rPr>
      <w:instrText xml:space="preserve"> mitRef REFNUMBER \* MERGEFORMAT </w:instrText>
    </w:r>
    <w:r>
      <w:rPr>
        <w:rStyle w:val="Paginanummer"/>
      </w:rPr>
      <w:fldChar w:fldCharType="separate"/>
    </w:r>
    <w:r w:rsidRPr="00A168A2">
      <w:rPr>
        <w:rStyle w:val="Paginanummer"/>
        <w:bCs/>
        <w:noProof/>
      </w:rPr>
      <w:t>REFNUMBER</w:t>
    </w:r>
    <w:r>
      <w:rPr>
        <w:rStyle w:val="Paginanumm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C45462" w14:textId="77777777" w:rsidR="002E4CA5" w:rsidRDefault="00B67DBF">
    <w:pPr>
      <w:pStyle w:val="Koptekst"/>
    </w:pPr>
    <w:r>
      <w:rPr>
        <w:noProof/>
      </w:rPr>
      <w:drawing>
        <wp:anchor distT="0" distB="0" distL="114300" distR="114300" simplePos="0" relativeHeight="251676160" behindDoc="1" locked="0" layoutInCell="1" allowOverlap="1" wp14:anchorId="329FB112" wp14:editId="3358D46F">
          <wp:simplePos x="0" y="0"/>
          <wp:positionH relativeFrom="column">
            <wp:posOffset>-721995</wp:posOffset>
          </wp:positionH>
          <wp:positionV relativeFrom="paragraph">
            <wp:posOffset>192405</wp:posOffset>
          </wp:positionV>
          <wp:extent cx="2030730" cy="789305"/>
          <wp:effectExtent l="0" t="0" r="7620" b="0"/>
          <wp:wrapThrough wrapText="bothSides">
            <wp:wrapPolygon edited="0">
              <wp:start x="0" y="0"/>
              <wp:lineTo x="0" y="20853"/>
              <wp:lineTo x="21478" y="20853"/>
              <wp:lineTo x="21478"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0730" cy="7893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1560D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BAC61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92AAD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2E41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EE4C0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F6A1F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20E3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38B1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0E4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A286D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B06319"/>
    <w:multiLevelType w:val="hybridMultilevel"/>
    <w:tmpl w:val="E664377A"/>
    <w:lvl w:ilvl="0" w:tplc="9F0C1906">
      <w:start w:val="1"/>
      <w:numFmt w:val="decimal"/>
      <w:lvlText w:val="%1"/>
      <w:lvlJc w:val="left"/>
      <w:pPr>
        <w:tabs>
          <w:tab w:val="num" w:pos="720"/>
        </w:tabs>
        <w:ind w:left="720" w:hanging="360"/>
      </w:pPr>
      <w:rPr>
        <w:rFonts w:hint="default"/>
      </w:rPr>
    </w:lvl>
    <w:lvl w:ilvl="1" w:tplc="B656AFBC">
      <w:start w:val="1"/>
      <w:numFmt w:val="lowerLetter"/>
      <w:lvlText w:val="%2."/>
      <w:lvlJc w:val="left"/>
      <w:pPr>
        <w:tabs>
          <w:tab w:val="num" w:pos="1440"/>
        </w:tabs>
        <w:ind w:left="1440" w:hanging="360"/>
      </w:pPr>
      <w:rPr>
        <w:rFonts w:hint="default"/>
      </w:rPr>
    </w:lvl>
    <w:lvl w:ilvl="2" w:tplc="A8CACCD6">
      <w:start w:val="4"/>
      <w:numFmt w:val="bullet"/>
      <w:lvlText w:val="-"/>
      <w:lvlJc w:val="left"/>
      <w:pPr>
        <w:tabs>
          <w:tab w:val="num" w:pos="2340"/>
        </w:tabs>
        <w:ind w:left="2340" w:hanging="360"/>
      </w:pPr>
      <w:rPr>
        <w:rFonts w:ascii="Times New Roman" w:eastAsia="Times New Roman" w:hAnsi="Times New Roman" w:cs="Times New Roman"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1A990B4B"/>
    <w:multiLevelType w:val="singleLevel"/>
    <w:tmpl w:val="0413000F"/>
    <w:lvl w:ilvl="0">
      <w:start w:val="1"/>
      <w:numFmt w:val="decimal"/>
      <w:lvlText w:val="%1."/>
      <w:lvlJc w:val="left"/>
      <w:pPr>
        <w:tabs>
          <w:tab w:val="num" w:pos="720"/>
        </w:tabs>
        <w:ind w:left="720" w:hanging="360"/>
      </w:pPr>
    </w:lvl>
  </w:abstractNum>
  <w:abstractNum w:abstractNumId="12" w15:restartNumberingAfterBreak="0">
    <w:nsid w:val="20FE555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B11D11"/>
    <w:multiLevelType w:val="hybridMultilevel"/>
    <w:tmpl w:val="9C2015E2"/>
    <w:lvl w:ilvl="0" w:tplc="04130001">
      <w:start w:val="1"/>
      <w:numFmt w:val="bullet"/>
      <w:lvlText w:val=""/>
      <w:lvlJc w:val="left"/>
      <w:pPr>
        <w:ind w:left="1290" w:hanging="360"/>
      </w:pPr>
      <w:rPr>
        <w:rFonts w:ascii="Symbol" w:hAnsi="Symbol"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abstractNum w:abstractNumId="14" w15:restartNumberingAfterBreak="0">
    <w:nsid w:val="33340F6C"/>
    <w:multiLevelType w:val="hybridMultilevel"/>
    <w:tmpl w:val="83A84D6A"/>
    <w:lvl w:ilvl="0" w:tplc="66AA12C8">
      <w:start w:val="1"/>
      <w:numFmt w:val="decimal"/>
      <w:lvlText w:val="%1."/>
      <w:lvlJc w:val="left"/>
      <w:pPr>
        <w:tabs>
          <w:tab w:val="num" w:pos="930"/>
        </w:tabs>
        <w:ind w:left="930" w:hanging="570"/>
      </w:pPr>
      <w:rPr>
        <w:rFonts w:hint="default"/>
      </w:rPr>
    </w:lvl>
    <w:lvl w:ilvl="1" w:tplc="C0BEBB00">
      <w:numFmt w:val="none"/>
      <w:lvlText w:val=""/>
      <w:lvlJc w:val="left"/>
      <w:pPr>
        <w:tabs>
          <w:tab w:val="num" w:pos="360"/>
        </w:tabs>
      </w:pPr>
    </w:lvl>
    <w:lvl w:ilvl="2" w:tplc="804C456C">
      <w:numFmt w:val="none"/>
      <w:lvlText w:val=""/>
      <w:lvlJc w:val="left"/>
      <w:pPr>
        <w:tabs>
          <w:tab w:val="num" w:pos="360"/>
        </w:tabs>
      </w:pPr>
    </w:lvl>
    <w:lvl w:ilvl="3" w:tplc="C9A8D50A">
      <w:numFmt w:val="none"/>
      <w:lvlText w:val=""/>
      <w:lvlJc w:val="left"/>
      <w:pPr>
        <w:tabs>
          <w:tab w:val="num" w:pos="360"/>
        </w:tabs>
      </w:pPr>
    </w:lvl>
    <w:lvl w:ilvl="4" w:tplc="70B65968">
      <w:numFmt w:val="none"/>
      <w:lvlText w:val=""/>
      <w:lvlJc w:val="left"/>
      <w:pPr>
        <w:tabs>
          <w:tab w:val="num" w:pos="360"/>
        </w:tabs>
      </w:pPr>
    </w:lvl>
    <w:lvl w:ilvl="5" w:tplc="5EE29532">
      <w:numFmt w:val="none"/>
      <w:lvlText w:val=""/>
      <w:lvlJc w:val="left"/>
      <w:pPr>
        <w:tabs>
          <w:tab w:val="num" w:pos="360"/>
        </w:tabs>
      </w:pPr>
    </w:lvl>
    <w:lvl w:ilvl="6" w:tplc="3A4E2270">
      <w:numFmt w:val="none"/>
      <w:lvlText w:val=""/>
      <w:lvlJc w:val="left"/>
      <w:pPr>
        <w:tabs>
          <w:tab w:val="num" w:pos="360"/>
        </w:tabs>
      </w:pPr>
    </w:lvl>
    <w:lvl w:ilvl="7" w:tplc="75384D1E">
      <w:numFmt w:val="none"/>
      <w:lvlText w:val=""/>
      <w:lvlJc w:val="left"/>
      <w:pPr>
        <w:tabs>
          <w:tab w:val="num" w:pos="360"/>
        </w:tabs>
      </w:pPr>
    </w:lvl>
    <w:lvl w:ilvl="8" w:tplc="C8BA3162">
      <w:numFmt w:val="none"/>
      <w:lvlText w:val=""/>
      <w:lvlJc w:val="left"/>
      <w:pPr>
        <w:tabs>
          <w:tab w:val="num" w:pos="360"/>
        </w:tabs>
      </w:pPr>
    </w:lvl>
  </w:abstractNum>
  <w:abstractNum w:abstractNumId="15" w15:restartNumberingAfterBreak="0">
    <w:nsid w:val="34671AC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C0B3F91"/>
    <w:multiLevelType w:val="multilevel"/>
    <w:tmpl w:val="C02A9B18"/>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FFB522F"/>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3817A05"/>
    <w:multiLevelType w:val="hybridMultilevel"/>
    <w:tmpl w:val="E79AA234"/>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19" w15:restartNumberingAfterBreak="0">
    <w:nsid w:val="47B41AF8"/>
    <w:multiLevelType w:val="multilevel"/>
    <w:tmpl w:val="04130023"/>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48743B7C"/>
    <w:multiLevelType w:val="multilevel"/>
    <w:tmpl w:val="2640E64E"/>
    <w:lvl w:ilvl="0">
      <w:start w:val="4"/>
      <w:numFmt w:val="decimal"/>
      <w:lvlText w:val="%1"/>
      <w:lvlJc w:val="left"/>
      <w:pPr>
        <w:tabs>
          <w:tab w:val="num" w:pos="570"/>
        </w:tabs>
        <w:ind w:left="570" w:hanging="570"/>
      </w:pPr>
      <w:rPr>
        <w:color w:val="auto"/>
      </w:rPr>
    </w:lvl>
    <w:lvl w:ilvl="1">
      <w:start w:val="1"/>
      <w:numFmt w:val="decimal"/>
      <w:lvlText w:val="%1.%2"/>
      <w:lvlJc w:val="left"/>
      <w:pPr>
        <w:tabs>
          <w:tab w:val="num" w:pos="570"/>
        </w:tabs>
        <w:ind w:left="570" w:hanging="570"/>
      </w:pPr>
    </w:lvl>
    <w:lvl w:ilvl="2">
      <w:start w:val="1"/>
      <w:numFmt w:val="lowerRoman"/>
      <w:lvlText w:val="%1.%2.%3"/>
      <w:lvlJc w:val="left"/>
      <w:pPr>
        <w:tabs>
          <w:tab w:val="num" w:pos="1080"/>
        </w:tabs>
        <w:ind w:left="1080" w:hanging="108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1" w15:restartNumberingAfterBreak="0">
    <w:nsid w:val="533677CB"/>
    <w:multiLevelType w:val="multilevel"/>
    <w:tmpl w:val="A830CBD0"/>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502"/>
        </w:tabs>
        <w:ind w:left="502" w:hanging="360"/>
      </w:pPr>
      <w:rPr>
        <w:rFonts w:hint="default"/>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2" w15:restartNumberingAfterBreak="0">
    <w:nsid w:val="569B378E"/>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99E5080"/>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0724EC3"/>
    <w:multiLevelType w:val="multilevel"/>
    <w:tmpl w:val="3CDE8F4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ascii="Verdana" w:hAnsi="Verdana" w:cs="Times New Roman" w:hint="default"/>
        <w:sz w:val="20"/>
        <w:szCs w:val="2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5" w15:restartNumberingAfterBreak="0">
    <w:nsid w:val="67A037A2"/>
    <w:multiLevelType w:val="hybridMultilevel"/>
    <w:tmpl w:val="0E3C8AC0"/>
    <w:lvl w:ilvl="0" w:tplc="04130001">
      <w:start w:val="1"/>
      <w:numFmt w:val="bullet"/>
      <w:lvlText w:val=""/>
      <w:lvlJc w:val="left"/>
      <w:pPr>
        <w:ind w:left="1290" w:hanging="360"/>
      </w:pPr>
      <w:rPr>
        <w:rFonts w:ascii="Symbol" w:hAnsi="Symbol"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5"/>
  </w:num>
  <w:num w:numId="12">
    <w:abstractNumId w:val="22"/>
  </w:num>
  <w:num w:numId="13">
    <w:abstractNumId w:val="19"/>
  </w:num>
  <w:num w:numId="14">
    <w:abstractNumId w:val="12"/>
  </w:num>
  <w:num w:numId="15">
    <w:abstractNumId w:val="17"/>
  </w:num>
  <w:num w:numId="16">
    <w:abstractNumId w:val="23"/>
  </w:num>
  <w:num w:numId="17">
    <w:abstractNumId w:val="11"/>
    <w:lvlOverride w:ilvl="0">
      <w:startOverride w:val="1"/>
    </w:lvlOverride>
  </w:num>
  <w:num w:numId="18">
    <w:abstractNumId w:val="20"/>
  </w:num>
  <w:num w:numId="19">
    <w:abstractNumId w:val="21"/>
  </w:num>
  <w:num w:numId="20">
    <w:abstractNumId w:val="14"/>
    <w:lvlOverride w:ilvl="0">
      <w:startOverride w:val="1"/>
    </w:lvlOverride>
    <w:lvlOverride w:ilvl="1"/>
    <w:lvlOverride w:ilvl="2"/>
    <w:lvlOverride w:ilvl="3"/>
    <w:lvlOverride w:ilvl="4"/>
    <w:lvlOverride w:ilvl="5"/>
    <w:lvlOverride w:ilvl="6"/>
    <w:lvlOverride w:ilvl="7"/>
    <w:lvlOverride w:ilvl="8"/>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13"/>
  </w:num>
  <w:num w:numId="27">
    <w:abstractNumId w:val="14"/>
  </w:num>
  <w:num w:numId="28">
    <w:abstractNumId w:val="10"/>
  </w:num>
  <w:num w:numId="29">
    <w:abstractNumId w:val="16"/>
  </w:num>
  <w:num w:numId="30">
    <w:abstractNumId w:val="24"/>
  </w:num>
  <w:num w:numId="31">
    <w:abstractNumId w:val="20"/>
  </w:num>
  <w:num w:numId="32">
    <w:abstractNumId w:val="18"/>
  </w:num>
  <w:num w:numId="33">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Hans van Poelgeest"/>
    <w:docVar w:name="DocDuplex" w:val="DUPLEX_ON"/>
    <w:docVar w:name="DocIndex" w:val="0020"/>
    <w:docVar w:name="DocPrinter" w:val="NOPRINTER"/>
    <w:docVar w:name="DocReg" w:val="0"/>
    <w:docVar w:name="DocType" w:val="RLD-E"/>
    <w:docVar w:name="mitFileNames" w:val="X:\APPL\MIT_Office\PRD\Sjabloon\Algemeen\Standaardbrief.dot|X:\APPL\MIT_Office\PRD\Sjabloon\Algemeen\Standaard_brief.dot|X:\APPL\MIT_Office\PRD\Sjabloon\Algemeen\Bouwstenen\briefhoofd.dot|X:\APPL\MIT_Office\PRD\Sjabloon\Algemeen\Bouwstenen\onderwerp.dot|"/>
    <w:docVar w:name="mitStyleTemplates" w:val="huisstijl|"/>
    <w:docVar w:name="SignatureMandatory" w:val="1"/>
    <w:docVar w:name="tblDef" w:val="&lt;?xml version=&quot;1.0&quot; encoding=&quot;utf-16&quot;?&gt;&lt;ArrayOfQuestionGroup xmlns:xsi=&quot;http://www.w3.org/2001/XMLSchema-instance&quot; xmlns:xsd=&quot;http://www.w3.org/2001/XMLSchema&quot;&gt;&lt;QuestionGroup&gt;&lt;GroupID&gt;GR6FD56C3EAA084C65A20F582B48862E49&lt;/GroupID&gt;&lt;GroupName&gt;Geadresseerde&lt;/GroupName&gt;&lt;GroupDescription&gt;Tip: Kijk in de schrijfwijzer voor de meest recente schrijfafspraken. Je vindt hem via de vaste link op de homepage op intranet._x000a_(Openen in IE, in Chrome werkt hij niet)&lt;/GroupDescription&gt;&lt;GroupIndex&gt;0&lt;/GroupIndex&gt;&lt;GroupFields&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3&lt;/FieldDataSource&gt;&lt;FieldList&gt;0&lt;/FieldList&gt;&lt;FieldRequired&gt;0&lt;/FieldRequired&gt;&lt;FieldLen&gt;-1&lt;/FieldLen&gt;&lt;FieldHelp /&gt;&lt;FieldDocProp&gt;naamveld1&lt;/FieldDocProp&gt;&lt;FieldEmptyDate&gt;false&lt;/FieldEmptyDate&gt;&lt;FieldDefault xsi:type=&quot;xsd:string&quot;&gt;MITCORSA@Corsa~Corsa~NaamAuteur, Naamveld1, Naamveld2, Geslacht, Voorletters, Tussenvoegsel, Achternaam, Straat, Huisnummer, Postcode, Plaats, Kix, Onderwerp, PoststukDatum, RefVolgNr, stuk_doss.dossier_id~~Naamveld1&lt;/FieldDefault&gt;&lt;FieldFormat&gt;geen&lt;/FieldFormat&gt;&lt;FieldDataType&gt;0&lt;/FieldDataType&gt;&lt;FieldTip /&gt;&lt;FieldPrompt&gt;Organisatie/Persoon&lt;/FieldPrompt&gt;&lt;FieldIndex&gt;0&lt;/FieldIndex&gt;&lt;FieldDescription&gt;Selecteer de naam van de organisatie of persoon uit Corsa. Als deze niet voorkomt in de tabel, mail naar PB-DIV@rijnland.net om het toe te laten voegen.&lt;/FieldDescription&gt;&lt;FieldName&gt;Organisatie&lt;/FieldName&gt;&lt;FieldID&gt;VV04292A6FE8BA4FED8D0F3ED80756D3DA&lt;/FieldID&gt;&lt;FieldXpath&gt;CORSAMITXML/METADATA/Data/afzaan1naam&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4&lt;/FieldDataSource&gt;&lt;FieldList&gt;0&lt;/FieldList&gt;&lt;FieldRequired&gt;0&lt;/FieldRequired&gt;&lt;FieldLen&gt;-1&lt;/FieldLen&gt;&lt;FieldHelp /&gt;&lt;FieldDocProp&gt;plaats&lt;/FieldDocProp&gt;&lt;FieldEmptyDate&gt;false&lt;/FieldEmptyDate&gt;&lt;FieldDefault xsi:type=&quot;xsd:string&quot;&gt;Organisatie~Plaats~MITCORSA@Corsa~Corsa~NaamAuteur, Naamveld1, Naamveld2, Geslacht, Voorletters, Tussenvoegsel, Achternaam, Straat, Huisnummer, Postcode, Plaats, Kix, Onderwerp, PoststukDatum, RefVolgNr, stuk_doss.dossier_id~~Naamveld1&lt;/FieldDefault&gt;&lt;FieldFormat&gt;Hoofdletter&lt;/FieldFormat&gt;&lt;FieldDataType&gt;0&lt;/FieldDataType&gt;&lt;FieldTip /&gt;&lt;FieldPrompt&gt;Plaats&lt;/FieldPrompt&gt;&lt;FieldIndex&gt;1&lt;/FieldIndex&gt;&lt;FieldDescription /&gt;&lt;FieldName&gt;Plaats&lt;/FieldName&gt;&lt;FieldID&gt;VV49C5EC914D914D9DA8122B2AB7AFEC88&lt;/FieldID&gt;&lt;FieldXpath&gt;CORSAMITXML/METADATA/Data/afzaanPlaats&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1&lt;/FieldDataSource&gt;&lt;FieldList&gt;0&lt;/FieldList&gt;&lt;FieldRequired&gt;0&lt;/FieldRequired&gt;&lt;FieldLen&gt;-1&lt;/FieldLen&gt;&lt;FieldHelp /&gt;&lt;FieldDocProp /&gt;&lt;FieldEmptyDate&gt;false&lt;/FieldEmptyDate&gt;&lt;FieldDefault xsi:type=&quot;xsd:string&quot;&gt;=[Voorletters]~[tussenvoegsel]~[Achternaam]&lt;/FieldDefault&gt;&lt;FieldFormat&gt;geen&lt;/FieldFormat&gt;&lt;FieldDataType&gt;0&lt;/FieldDataType&gt;&lt;FieldTip /&gt;&lt;FieldPrompt&gt;Contactpersoon&lt;/FieldPrompt&gt;&lt;FieldIndex&gt;2&lt;/FieldIndex&gt;&lt;FieldDescription /&gt;&lt;FieldName&gt;Contactpersoon&lt;/FieldName&gt;&lt;FieldID&gt;VV37462F49F5AD4650A0A4B3AC976FBA5F&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3&lt;/FieldDataSource&gt;&lt;FieldList&gt;0&lt;/FieldList&gt;&lt;FieldRequired&gt;0&lt;/FieldRequired&gt;&lt;FieldLen&gt;-1&lt;/FieldLen&gt;&lt;FieldHelp /&gt;&lt;FieldDocProp&gt;onderwerp&lt;/FieldDocProp&gt;&lt;FieldEmptyDate&gt;false&lt;/FieldEmptyDate&gt;&lt;FieldDefault xsi:type=&quot;xsd:string&quot;&gt;Provider=Microsoft.ACE.OLEDB.12.0;Data Source=X:\Appl\Interface_Bestanden\standaard onderwerpen.accdb;Persist Security Info=False@Onderwerpen~Onderwerpen~Onderwerp~~Onderwerp&lt;/FieldDefault&gt;&lt;FieldFormat&gt;geen&lt;/FieldFormat&gt;&lt;FieldDataType&gt;0&lt;/FieldDataType&gt;&lt;FieldTip&gt;Overleg met DIV voor aanvulling van deze lijst&lt;/FieldTip&gt;&lt;FieldPrompt&gt;Onderwerp&lt;/FieldPrompt&gt;&lt;FieldIndex&gt;3&lt;/FieldIndex&gt;&lt;FieldDescription&gt;Selecteer een onderwerp of vul deze zelf in (max 100 posities)&lt;/FieldDescription&gt;&lt;FieldName&gt;Onderwerp&lt;/FieldName&gt;&lt;FieldID&gt;VV0E96E9ADB9C14D29ADB67B81792E5FC3&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3&lt;/FieldDataSource&gt;&lt;FieldList&gt;0&lt;/FieldList&gt;&lt;FieldRequired&gt;0&lt;/FieldRequired&gt;&lt;FieldLen&gt;-1&lt;/FieldLen&gt;&lt;FieldHelp /&gt;&lt;FieldDocProp&gt;KNM_LST_pros&lt;/FieldDocProp&gt;&lt;FieldEmptyDate&gt;false&lt;/FieldEmptyDate&gt;&lt;FieldDefault xsi:type=&quot;xsd:string&quot;&gt;Provider=Microsoft.ACE.OLEDB.12.0;Data Source=x:\Bestandsuitwisseling\prosa.xlsx;Extended Properties=&quot;Excel 8.0;HDR=Yes;IMEX=1&quot;;Persist Security Info=False@PROSA~PROSA~Projectnummer, `Omschrijving subproject`~~Projectnummer&lt;/FieldDefault&gt;&lt;FieldFormat&gt;geen&lt;/FieldFormat&gt;&lt;FieldDataType&gt;0&lt;/FieldDataType&gt;&lt;FieldTip /&gt;&lt;FieldPrompt /&gt;&lt;FieldIndex&gt;4&lt;/FieldIndex&gt;&lt;FieldDescription /&gt;&lt;FieldName&gt;PROSA&lt;/FieldName&gt;&lt;FieldID&gt;VV881086A56D01476F85AF7FB0B7FDB1FA&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ds.dsrt_id&lt;/FieldDocProp&gt;&lt;FieldEmptyDate&gt;false&lt;/FieldEmptyDate&gt;&lt;FieldDefault xsi:type=&quot;xsd:string&quot;&gt;DR1DIGHT&lt;/FieldDefault&gt;&lt;FieldFormat&gt;Hoofdletter&lt;/FieldFormat&gt;&lt;FieldDataType&gt;0&lt;/FieldDataType&gt;&lt;FieldTip /&gt;&lt;FieldPrompt&gt;Document soort&lt;/FieldPrompt&gt;&lt;FieldIndex&gt;5&lt;/FieldIndex&gt;&lt;FieldDescription /&gt;&lt;FieldName&gt;Docsoort&lt;/FieldName&gt;&lt;FieldID&gt;VV335C8FD3EED5F742B75EA7B478E7B14C&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ob.object_id&lt;/FieldDocProp&gt;&lt;FieldEmptyDate&gt;false&lt;/FieldEmptyDate&gt;&lt;FieldDefault xsi:type=&quot;xsd:string&quot;&gt;&lt;/FieldDefault&gt;&lt;FieldFormat&gt;geen&lt;/FieldFormat&gt;&lt;FieldDataType&gt;0&lt;/FieldDataType&gt;&lt;FieldTip /&gt;&lt;FieldPrompt&gt;Caseklant&lt;/FieldPrompt&gt;&lt;FieldIndex&gt;6&lt;/FieldIndex&gt;&lt;FieldDescription /&gt;&lt;FieldName&gt;Caseklant&lt;/FieldName&gt;&lt;FieldID&gt;VVA55EE850CD934545835731440AFF2BBF&lt;/FieldID&gt;&lt;FieldXpath /&gt;&lt;FieldXpathAlternatives /&gt;&lt;FieldLinkedProp&gt;naamveld1&lt;/FieldLinkedProp&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0&lt;/FieldDataSource&gt;&lt;FieldList&gt;0&lt;/FieldList&gt;&lt;FieldRequired&gt;0&lt;/FieldRequired&gt;&lt;FieldLen&gt;-1&lt;/FieldLen&gt;&lt;FieldHelp /&gt;&lt;FieldDocProp&gt;datum&lt;/FieldDocProp&gt;&lt;FieldEmptyDate&gt;true&lt;/FieldEmptyDate&gt;&lt;FieldDefault xsi:type=&quot;xsd:string&quot;&gt;1-1-1900&lt;/FieldDefault&gt;&lt;FieldFormat&gt;d MMMM yyyy&lt;/FieldFormat&gt;&lt;FieldDataType&gt;2&lt;/FieldDataType&gt;&lt;FieldTip /&gt;&lt;FieldPrompt /&gt;&lt;FieldIndex&gt;7&lt;/FieldIndex&gt;&lt;FieldDescription /&gt;&lt;FieldName&gt;Datum&lt;/FieldName&gt;&lt;FieldID&gt;VVAFA0E5281C1A450A9377152D39AB1279&lt;/FieldID&gt;&lt;FieldXpath /&gt;&lt;FieldXpathAlternatives /&gt;&lt;FieldLinkedProp /&gt;&lt;/QuestionField&gt;&lt;/GroupFields&gt;&lt;IsRepeatingGroup&gt;false&lt;/IsRepeatingGroup&gt;&lt;/QuestionGroup&gt;&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1B4FB5A216EECC4E859A44EE2500145F&lt;/ID&gt;_x000d__x000a_      &lt;PROMPT&gt;_x000d__x000a_        &lt;NLNL&gt;Projectnummer&lt;/NLNL&gt;_x000d__x000a_        &lt;NLBE /&gt;_x000d__x000a_        &lt;FRFR /&gt;_x000d__x000a_        &lt;FRBE /&gt;_x000d__x000a_        &lt;ENUS&gt;Projectnummer&lt;/ENUS&gt;_x000d__x000a_        &lt;DEDE&gt;Projectnummer&lt;/DEDE&gt;_x000d__x000a_        &lt;DADK /&gt;_x000d__x000a_        &lt;PLPL /&gt;_x000d__x000a_        &lt;SVSE /&gt;_x000d__x000a_        &lt;EN&gt;Projectnummer&lt;/EN&gt;_x000d__x000a_      &lt;/PROMPT&gt;_x000d__x000a_      &lt;FIELDDESC&gt;_x000d__x000a_        &lt;NLNL&gt;Vul hier het projectnummer in.&lt;/NLNL&gt;_x000d__x000a_        &lt;NLBE /&gt;_x000d__x000a_        &lt;FRFR /&gt;_x000d__x000a_        &lt;FRBE /&gt;_x000d__x000a_        &lt;ENUS&gt;Vul hier het projectnummer in.&lt;/ENUS&gt;_x000d__x000a_        &lt;DEDE&gt;Vul hier het projectnummer in.&lt;/DEDE&gt;_x000d__x000a_        &lt;DADK /&gt;_x000d__x000a_        &lt;PLPL /&gt;_x000d__x000a_        &lt;SVSE /&gt;_x000d__x000a_        &lt;EN&gt;Vul hier het projectnummer in.&lt;/EN&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1F23BC8EFDDB5E4C99E48DBF6A6E1C5C&lt;/ID&gt;_x000d__x000a_      &lt;PROMPT&gt;_x000d__x000a_        &lt;NLNL&gt;Uitgaand&lt;/NLNL&gt;_x000d__x000a_        &lt;NLBE /&gt;_x000d__x000a_        &lt;FRFR /&gt;_x000d__x000a_        &lt;FRBE /&gt;_x000d__x000a_        &lt;ENUS&gt;Uitgaand&lt;/ENUS&gt;_x000d__x000a_        &lt;DEDE&gt;Uitgaand&lt;/DEDE&gt;_x000d__x000a_        &lt;DADK /&gt;_x000d__x000a_        &lt;PLPL /&gt;_x000d__x000a_        &lt;SVSE /&gt;_x000d__x000a_        &lt;EN&gt;Uitgaand&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881086A56D01476F85AF7FB0B7FDB1FA&lt;/ID&gt;_x000d__x000a_      &lt;PROMPT&gt;_x000d__x000a_        &lt;NLNL&gt;PROSA projectnum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4292A6FE8BA4FED8D0F3ED80756D3DA&lt;/ID&gt;_x000d__x000a_      &lt;PROMPT&gt;_x000d__x000a_        &lt;NLNL&gt;Organisatie/Persoon&lt;/NLNL&gt;_x000d__x000a_        &lt;NLBE /&gt;_x000d__x000a_        &lt;FRFR /&gt;_x000d__x000a_        &lt;FRBE /&gt;_x000d__x000a_        &lt;ENUS&gt;Organisatie/Persoon&lt;/ENUS&gt;_x000d__x000a_        &lt;DEDE&gt;Organisatie/Persoon&lt;/DEDE&gt;_x000d__x000a_        &lt;DADK /&gt;_x000d__x000a_        &lt;PLPL /&gt;_x000d__x000a_        &lt;SVSE /&gt;_x000d__x000a_        &lt;EN&gt;Organisatie/Persoon&lt;/EN&gt;_x000d__x000a_      &lt;/PROMPT&gt;_x000d__x000a_      &lt;FIELDDESC&gt;_x000d__x000a_        &lt;NLNL&gt;Selecteer de naam van de organisatie of persoon uit Corsa. Als deze niet voorkomt in de tabel, mail naar PB-DIV@rijnland.net om het toe te laten voegen.&lt;/NLNL&gt;_x000d__x000a_        &lt;NLBE /&gt;_x000d__x000a_        &lt;FRFR /&gt;_x000d__x000a_        &lt;FRBE /&gt;_x000d__x000a_        &lt;ENUS&gt;Selecteer de naam van de organisatie of persoon uit Corsa. Als deze niet voorkomt in de tabel, bel dan DIV 3444  om het toe te laten voegen&lt;/ENUS&gt;_x000d__x000a_        &lt;DEDE&gt;Selecteer de naam van de organisatie of persoon uit Corsa. Als deze niet voorkomt in de tabel, bel dan DIV 3444  om het toe te laten voegen&lt;/DEDE&gt;_x000d__x000a_        &lt;DADK /&gt;_x000d__x000a_        &lt;PLPL /&gt;_x000d__x000a_        &lt;SVSE /&gt;_x000d__x000a_        &lt;EN&gt;Selecteer de naam van de organisatie of persoon uit Corsa. Als deze niet voorkomt in de tabel, bel dan DIV 3444  om het toe te laten voegen&lt;/EN&gt;_x000d__x000a_      &lt;/FIELDDESC&gt;_x000d__x000a_      &lt;TIP&gt;_x000d__x000a_        &lt;NLNL&gt;Selecteer geadresseerde uit tabel Corsa&lt;/NLNL&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E96E9ADB9C14D29ADB67B81792E5FC3&lt;/ID&gt;_x000d__x000a_      &lt;PROMPT&gt;_x000d__x000a_        &lt;NLNL&gt;Onderwerp&lt;/NLNL&gt;_x000d__x000a_        &lt;NLBE /&gt;_x000d__x000a_        &lt;FRFR /&gt;_x000d__x000a_        &lt;FRBE /&gt;_x000d__x000a_        &lt;ENUS&gt;Onderwerp&lt;/ENUS&gt;_x000d__x000a_        &lt;DEDE&gt;Onderwerp&lt;/DEDE&gt;_x000d__x000a_        &lt;DADK /&gt;_x000d__x000a_        &lt;PLPL /&gt;_x000d__x000a_        &lt;SVSE /&gt;_x000d__x000a_        &lt;EN&gt;Onderwerp&lt;/EN&gt;_x000d__x000a_      &lt;/PROMPT&gt;_x000d__x000a_      &lt;FIELDDESC&gt;_x000d__x000a_        &lt;NLNL&gt;Selecteer een onderwerp of vul deze zelf in (max 100 posities)&lt;/NLNL&gt;_x000d__x000a_        &lt;NLBE /&gt;_x000d__x000a_        &lt;FRFR /&gt;_x000d__x000a_        &lt;FRBE /&gt;_x000d__x000a_        &lt;ENUS&gt;Selecteer een onderwerp of vul deze zelf in (max 100 posities)&lt;/ENUS&gt;_x000d__x000a_        &lt;DEDE&gt;Selecteer een onderwerp of vul deze zelf in (max 100 posities)&lt;/DEDE&gt;_x000d__x000a_        &lt;DADK /&gt;_x000d__x000a_        &lt;PLPL /&gt;_x000d__x000a_        &lt;SVSE /&gt;_x000d__x000a_        &lt;EN&gt;Selecteer een onderwerp of vul deze zelf in (max 100 posities)&lt;/EN&gt;_x000d__x000a_      &lt;/FIELDDESC&gt;_x000d__x000a_      &lt;TIP&gt;_x000d__x000a_        &lt;NLNL&gt;Overleg met DIV voor aanvulling van deze lijst&lt;/NLNL&gt;_x000d__x000a_        &lt;NLBE /&gt;_x000d__x000a_        &lt;FRFR /&gt;_x000d__x000a_        &lt;FRBE /&gt;_x000d__x000a_        &lt;ENUS&gt;Overleg met DIV voor aanvulling van deze lijst&lt;/ENUS&gt;_x000d__x000a_        &lt;DEDE&gt;Overleg met DIV voor aanvulling van deze lijst&lt;/DEDE&gt;_x000d__x000a_        &lt;DADK /&gt;_x000d__x000a_        &lt;PLPL /&gt;_x000d__x000a_        &lt;SVSE /&gt;_x000d__x000a_        &lt;EN&gt;Overleg met DIV voor aanvulling van deze lijst&lt;/EN&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AFA0E5281C1A450A9377152D39AB1279&lt;/ID&gt;_x000d__x000a_      &lt;PROMPT&gt;_x000d__x000a_        &lt;NLNL&gt;Datum&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gt;_x000d__x000a_    &lt;FORM&gt;_x000d__x000a_      &lt;ID&gt;GR5ED87E86B68645609EDFC4702271E1DF&lt;/ID&gt;_x000d__x000a_      &lt;NAME&gt;_x000d__x000a_        &lt;NLNL&gt;Geadresseerde11&lt;/NLNL&gt;_x000d__x000a_        &lt;NLBE /&gt;_x000d__x000a_        &lt;FRFR /&gt;_x000d__x000a_        &lt;FRBE /&gt;_x000d__x000a_        &lt;ENUS&gt;Geadresseerde11&lt;/ENUS&gt;_x000d__x000a_        &lt;DEDE&gt;Geadresseerde11&lt;/DEDE&gt;_x000d__x000a_        &lt;DADK /&gt;_x000d__x000a_        &lt;PLPL /&gt;_x000d__x000a_        &lt;SVSE /&gt;_x000d__x000a_        &lt;EN&gt;Geadresseerde11&lt;/EN&gt;_x000d__x000a_      &lt;/NAME&gt;_x000d__x000a_      &lt;DESC&gt;_x000d__x000a_        &lt;NLNL&gt;Tip: Kijk in de schrijfwijzer voor de meest recente schrijfafspraken. Je vindt hem via de vaste link op de homepage op intranet._x000d__x000a_(Openen in IE, in Chrome werkt hij niet)&lt;/NLNL&gt;_x000d__x000a_        &lt;NLBE /&gt;_x000d__x000a_        &lt;FRFR /&gt;_x000d__x000a_        &lt;FRBE /&gt;_x000d__x000a_        &lt;ENUS&gt;Geadresseerde&lt;/ENUS&gt;_x000d__x000a_        &lt;DEDE&gt;Geadresseerde&lt;/DEDE&gt;_x000d__x000a_        &lt;DADK /&gt;_x000d__x000a_        &lt;PLPL /&gt;_x000d__x000a_        &lt;SVSE /&gt;_x000d__x000a_        &lt;EN&gt;Geadresseerde&lt;/EN&gt;_x000d__x000a_      &lt;/DESC&gt;_x000d__x000a_    &lt;/FORM&gt;_x000d__x000a_  &lt;/FORMS&gt;_x000d__x000a_  &lt;VALUES /&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10.0.19461"/>
    <w:docVar w:name="thumbnailPath" w:val="C:\Users\Hpoelgeest\AppData\Local\Temp\tmpDA7C.png"/>
  </w:docVars>
  <w:rsids>
    <w:rsidRoot w:val="00247CE3"/>
    <w:rsid w:val="000056EE"/>
    <w:rsid w:val="0000631B"/>
    <w:rsid w:val="00006FF0"/>
    <w:rsid w:val="0001710A"/>
    <w:rsid w:val="00023835"/>
    <w:rsid w:val="0002429E"/>
    <w:rsid w:val="00030DAA"/>
    <w:rsid w:val="000375E9"/>
    <w:rsid w:val="0004049D"/>
    <w:rsid w:val="00042A1F"/>
    <w:rsid w:val="000515C2"/>
    <w:rsid w:val="000521D8"/>
    <w:rsid w:val="00052997"/>
    <w:rsid w:val="00053605"/>
    <w:rsid w:val="00053F28"/>
    <w:rsid w:val="00054E08"/>
    <w:rsid w:val="00056E23"/>
    <w:rsid w:val="00061B61"/>
    <w:rsid w:val="00066744"/>
    <w:rsid w:val="00067DE6"/>
    <w:rsid w:val="00072BD4"/>
    <w:rsid w:val="00072C39"/>
    <w:rsid w:val="000750EE"/>
    <w:rsid w:val="00076E56"/>
    <w:rsid w:val="0007724D"/>
    <w:rsid w:val="00080353"/>
    <w:rsid w:val="000860D9"/>
    <w:rsid w:val="000871DC"/>
    <w:rsid w:val="000913B9"/>
    <w:rsid w:val="00094642"/>
    <w:rsid w:val="000946A8"/>
    <w:rsid w:val="000A0992"/>
    <w:rsid w:val="000E32E0"/>
    <w:rsid w:val="000F5505"/>
    <w:rsid w:val="000F5FD4"/>
    <w:rsid w:val="001200CA"/>
    <w:rsid w:val="001237A7"/>
    <w:rsid w:val="0012455D"/>
    <w:rsid w:val="0012461F"/>
    <w:rsid w:val="00126FF5"/>
    <w:rsid w:val="00133DC5"/>
    <w:rsid w:val="00141287"/>
    <w:rsid w:val="00143C9F"/>
    <w:rsid w:val="001450CC"/>
    <w:rsid w:val="0014758B"/>
    <w:rsid w:val="00156C19"/>
    <w:rsid w:val="00163491"/>
    <w:rsid w:val="00163EEE"/>
    <w:rsid w:val="00166323"/>
    <w:rsid w:val="001723F9"/>
    <w:rsid w:val="001741DB"/>
    <w:rsid w:val="001741F1"/>
    <w:rsid w:val="00175B4C"/>
    <w:rsid w:val="00176339"/>
    <w:rsid w:val="001775EF"/>
    <w:rsid w:val="00180596"/>
    <w:rsid w:val="00180777"/>
    <w:rsid w:val="00184E59"/>
    <w:rsid w:val="001850DF"/>
    <w:rsid w:val="00186447"/>
    <w:rsid w:val="001979E0"/>
    <w:rsid w:val="001A5E87"/>
    <w:rsid w:val="001B6982"/>
    <w:rsid w:val="001C4208"/>
    <w:rsid w:val="001C4D06"/>
    <w:rsid w:val="001D4BBD"/>
    <w:rsid w:val="001F0D17"/>
    <w:rsid w:val="001F1482"/>
    <w:rsid w:val="001F354D"/>
    <w:rsid w:val="001F672A"/>
    <w:rsid w:val="002002FE"/>
    <w:rsid w:val="002019C8"/>
    <w:rsid w:val="0020477B"/>
    <w:rsid w:val="002132C4"/>
    <w:rsid w:val="00217768"/>
    <w:rsid w:val="002177CA"/>
    <w:rsid w:val="00223BE2"/>
    <w:rsid w:val="0022442B"/>
    <w:rsid w:val="002353F9"/>
    <w:rsid w:val="00244308"/>
    <w:rsid w:val="00246BF7"/>
    <w:rsid w:val="00247265"/>
    <w:rsid w:val="00247CE3"/>
    <w:rsid w:val="00251658"/>
    <w:rsid w:val="00253AE6"/>
    <w:rsid w:val="00254E1C"/>
    <w:rsid w:val="002637C5"/>
    <w:rsid w:val="0026704F"/>
    <w:rsid w:val="0027562F"/>
    <w:rsid w:val="002774C4"/>
    <w:rsid w:val="00287B75"/>
    <w:rsid w:val="00291445"/>
    <w:rsid w:val="00294F66"/>
    <w:rsid w:val="00294F9D"/>
    <w:rsid w:val="00297972"/>
    <w:rsid w:val="002A4ECD"/>
    <w:rsid w:val="002A6C6D"/>
    <w:rsid w:val="002A7054"/>
    <w:rsid w:val="002B0C55"/>
    <w:rsid w:val="002C007D"/>
    <w:rsid w:val="002C457F"/>
    <w:rsid w:val="002C728D"/>
    <w:rsid w:val="002D0BD0"/>
    <w:rsid w:val="002D2E27"/>
    <w:rsid w:val="002D393A"/>
    <w:rsid w:val="002D5CE3"/>
    <w:rsid w:val="002D5FDB"/>
    <w:rsid w:val="002E0150"/>
    <w:rsid w:val="002E44BB"/>
    <w:rsid w:val="002E4CA5"/>
    <w:rsid w:val="002F0C8A"/>
    <w:rsid w:val="002F26DB"/>
    <w:rsid w:val="003002A2"/>
    <w:rsid w:val="003029C4"/>
    <w:rsid w:val="0031240F"/>
    <w:rsid w:val="00317039"/>
    <w:rsid w:val="00321B44"/>
    <w:rsid w:val="003224DF"/>
    <w:rsid w:val="00322A0E"/>
    <w:rsid w:val="00324DE2"/>
    <w:rsid w:val="0033188E"/>
    <w:rsid w:val="0033268D"/>
    <w:rsid w:val="003347E7"/>
    <w:rsid w:val="0034351A"/>
    <w:rsid w:val="00345397"/>
    <w:rsid w:val="0036062A"/>
    <w:rsid w:val="0036110E"/>
    <w:rsid w:val="0037071F"/>
    <w:rsid w:val="003714BD"/>
    <w:rsid w:val="003865B4"/>
    <w:rsid w:val="0038745B"/>
    <w:rsid w:val="003956D6"/>
    <w:rsid w:val="003A30C6"/>
    <w:rsid w:val="003B021B"/>
    <w:rsid w:val="003D6326"/>
    <w:rsid w:val="003F17C7"/>
    <w:rsid w:val="003F18B3"/>
    <w:rsid w:val="003F5107"/>
    <w:rsid w:val="004107C6"/>
    <w:rsid w:val="00410B60"/>
    <w:rsid w:val="00411516"/>
    <w:rsid w:val="00416E8F"/>
    <w:rsid w:val="004210B1"/>
    <w:rsid w:val="00426A3C"/>
    <w:rsid w:val="00426C0A"/>
    <w:rsid w:val="004349F8"/>
    <w:rsid w:val="004358C9"/>
    <w:rsid w:val="0044383B"/>
    <w:rsid w:val="00444CC9"/>
    <w:rsid w:val="004469B5"/>
    <w:rsid w:val="0045784D"/>
    <w:rsid w:val="00470490"/>
    <w:rsid w:val="00473E87"/>
    <w:rsid w:val="00475852"/>
    <w:rsid w:val="00475A47"/>
    <w:rsid w:val="00476EC3"/>
    <w:rsid w:val="00482E35"/>
    <w:rsid w:val="00492A71"/>
    <w:rsid w:val="004A0068"/>
    <w:rsid w:val="004A426F"/>
    <w:rsid w:val="004A59FE"/>
    <w:rsid w:val="004B1D4C"/>
    <w:rsid w:val="004B368B"/>
    <w:rsid w:val="004B52C5"/>
    <w:rsid w:val="004C0BEB"/>
    <w:rsid w:val="004C1589"/>
    <w:rsid w:val="004C6BB8"/>
    <w:rsid w:val="004C7758"/>
    <w:rsid w:val="004E51D7"/>
    <w:rsid w:val="004E6505"/>
    <w:rsid w:val="004F055E"/>
    <w:rsid w:val="004F173F"/>
    <w:rsid w:val="004F2C2F"/>
    <w:rsid w:val="004F47FD"/>
    <w:rsid w:val="004F4DAF"/>
    <w:rsid w:val="004F4EA9"/>
    <w:rsid w:val="004F57C9"/>
    <w:rsid w:val="004F5A70"/>
    <w:rsid w:val="00502655"/>
    <w:rsid w:val="00511CE0"/>
    <w:rsid w:val="00514393"/>
    <w:rsid w:val="0052082B"/>
    <w:rsid w:val="00520AE7"/>
    <w:rsid w:val="005242B9"/>
    <w:rsid w:val="00536E59"/>
    <w:rsid w:val="005441F6"/>
    <w:rsid w:val="00546BE5"/>
    <w:rsid w:val="005549A3"/>
    <w:rsid w:val="0055670C"/>
    <w:rsid w:val="00566927"/>
    <w:rsid w:val="00570642"/>
    <w:rsid w:val="00572141"/>
    <w:rsid w:val="00574CF2"/>
    <w:rsid w:val="005772A1"/>
    <w:rsid w:val="00583516"/>
    <w:rsid w:val="00591084"/>
    <w:rsid w:val="00595AF2"/>
    <w:rsid w:val="00596DC5"/>
    <w:rsid w:val="005A276C"/>
    <w:rsid w:val="005A6C97"/>
    <w:rsid w:val="005A71FF"/>
    <w:rsid w:val="005B18EE"/>
    <w:rsid w:val="005C5D51"/>
    <w:rsid w:val="005C6F34"/>
    <w:rsid w:val="005D22CB"/>
    <w:rsid w:val="005D3FB8"/>
    <w:rsid w:val="005D5138"/>
    <w:rsid w:val="005F68DE"/>
    <w:rsid w:val="005F730F"/>
    <w:rsid w:val="006015F2"/>
    <w:rsid w:val="00602E52"/>
    <w:rsid w:val="00606F59"/>
    <w:rsid w:val="00611D22"/>
    <w:rsid w:val="00615E66"/>
    <w:rsid w:val="00622400"/>
    <w:rsid w:val="00627074"/>
    <w:rsid w:val="00627FC4"/>
    <w:rsid w:val="0063032B"/>
    <w:rsid w:val="006317FE"/>
    <w:rsid w:val="00646D99"/>
    <w:rsid w:val="00647DFC"/>
    <w:rsid w:val="00651F3F"/>
    <w:rsid w:val="0066436C"/>
    <w:rsid w:val="006764CF"/>
    <w:rsid w:val="00684584"/>
    <w:rsid w:val="006871F8"/>
    <w:rsid w:val="00692059"/>
    <w:rsid w:val="00693AD7"/>
    <w:rsid w:val="00697A86"/>
    <w:rsid w:val="006A3F5C"/>
    <w:rsid w:val="006A510A"/>
    <w:rsid w:val="006A6D70"/>
    <w:rsid w:val="006A7E74"/>
    <w:rsid w:val="006B0578"/>
    <w:rsid w:val="006B3831"/>
    <w:rsid w:val="006B66B7"/>
    <w:rsid w:val="006C06A4"/>
    <w:rsid w:val="006C67F3"/>
    <w:rsid w:val="006F40D3"/>
    <w:rsid w:val="0070667F"/>
    <w:rsid w:val="00711C9C"/>
    <w:rsid w:val="007136C6"/>
    <w:rsid w:val="00713DA4"/>
    <w:rsid w:val="00722A83"/>
    <w:rsid w:val="00723030"/>
    <w:rsid w:val="007247B1"/>
    <w:rsid w:val="00727F27"/>
    <w:rsid w:val="00730457"/>
    <w:rsid w:val="00755096"/>
    <w:rsid w:val="00756107"/>
    <w:rsid w:val="00763D1C"/>
    <w:rsid w:val="00766E5F"/>
    <w:rsid w:val="00767D63"/>
    <w:rsid w:val="007708F7"/>
    <w:rsid w:val="0077092E"/>
    <w:rsid w:val="007733CD"/>
    <w:rsid w:val="00773F32"/>
    <w:rsid w:val="007745A5"/>
    <w:rsid w:val="00781F60"/>
    <w:rsid w:val="00784CAF"/>
    <w:rsid w:val="00786D06"/>
    <w:rsid w:val="00787C20"/>
    <w:rsid w:val="0079021E"/>
    <w:rsid w:val="00791D5C"/>
    <w:rsid w:val="00792D48"/>
    <w:rsid w:val="00793647"/>
    <w:rsid w:val="007B3556"/>
    <w:rsid w:val="007B3957"/>
    <w:rsid w:val="007C0B81"/>
    <w:rsid w:val="007C341D"/>
    <w:rsid w:val="007C7369"/>
    <w:rsid w:val="007C7DEC"/>
    <w:rsid w:val="007D1C9D"/>
    <w:rsid w:val="007E0B34"/>
    <w:rsid w:val="007E44E4"/>
    <w:rsid w:val="007E50A6"/>
    <w:rsid w:val="007E64B2"/>
    <w:rsid w:val="007F7FCA"/>
    <w:rsid w:val="00802D93"/>
    <w:rsid w:val="008048AA"/>
    <w:rsid w:val="00812246"/>
    <w:rsid w:val="008122D7"/>
    <w:rsid w:val="00821293"/>
    <w:rsid w:val="00830B28"/>
    <w:rsid w:val="00833F1E"/>
    <w:rsid w:val="008406B3"/>
    <w:rsid w:val="00844215"/>
    <w:rsid w:val="00844C56"/>
    <w:rsid w:val="00847557"/>
    <w:rsid w:val="00850749"/>
    <w:rsid w:val="00855119"/>
    <w:rsid w:val="008615C7"/>
    <w:rsid w:val="00862393"/>
    <w:rsid w:val="00873E45"/>
    <w:rsid w:val="00876BAB"/>
    <w:rsid w:val="00880477"/>
    <w:rsid w:val="00883EB6"/>
    <w:rsid w:val="00885BFC"/>
    <w:rsid w:val="00896111"/>
    <w:rsid w:val="008964B3"/>
    <w:rsid w:val="008A1C46"/>
    <w:rsid w:val="008B72A2"/>
    <w:rsid w:val="008C14F1"/>
    <w:rsid w:val="008C2810"/>
    <w:rsid w:val="008C594E"/>
    <w:rsid w:val="008C7E91"/>
    <w:rsid w:val="008D11CE"/>
    <w:rsid w:val="008D1FE0"/>
    <w:rsid w:val="008D274C"/>
    <w:rsid w:val="008E10AD"/>
    <w:rsid w:val="008E2E30"/>
    <w:rsid w:val="008E7549"/>
    <w:rsid w:val="008F0580"/>
    <w:rsid w:val="008F0DA0"/>
    <w:rsid w:val="008F5376"/>
    <w:rsid w:val="00904A07"/>
    <w:rsid w:val="00905DD5"/>
    <w:rsid w:val="009167B5"/>
    <w:rsid w:val="009229C4"/>
    <w:rsid w:val="0092775A"/>
    <w:rsid w:val="009326CC"/>
    <w:rsid w:val="00934654"/>
    <w:rsid w:val="00937741"/>
    <w:rsid w:val="009428E2"/>
    <w:rsid w:val="00950946"/>
    <w:rsid w:val="009565A1"/>
    <w:rsid w:val="00964201"/>
    <w:rsid w:val="00964493"/>
    <w:rsid w:val="00966716"/>
    <w:rsid w:val="0096710F"/>
    <w:rsid w:val="009679E9"/>
    <w:rsid w:val="00967F4B"/>
    <w:rsid w:val="009724FE"/>
    <w:rsid w:val="00974C18"/>
    <w:rsid w:val="00974CDC"/>
    <w:rsid w:val="00975A42"/>
    <w:rsid w:val="00976579"/>
    <w:rsid w:val="00980D68"/>
    <w:rsid w:val="009838BD"/>
    <w:rsid w:val="00984235"/>
    <w:rsid w:val="00991C90"/>
    <w:rsid w:val="00992457"/>
    <w:rsid w:val="0099426A"/>
    <w:rsid w:val="009A0E0F"/>
    <w:rsid w:val="009A0FCC"/>
    <w:rsid w:val="009A71B1"/>
    <w:rsid w:val="009B3C38"/>
    <w:rsid w:val="009B3C8D"/>
    <w:rsid w:val="009B7CDB"/>
    <w:rsid w:val="009C2578"/>
    <w:rsid w:val="009C3CB3"/>
    <w:rsid w:val="009C48E6"/>
    <w:rsid w:val="009C7696"/>
    <w:rsid w:val="009D697A"/>
    <w:rsid w:val="009D74E8"/>
    <w:rsid w:val="009E124B"/>
    <w:rsid w:val="009E48E6"/>
    <w:rsid w:val="009E6FC7"/>
    <w:rsid w:val="009F0C45"/>
    <w:rsid w:val="00A11238"/>
    <w:rsid w:val="00A121DD"/>
    <w:rsid w:val="00A12CA7"/>
    <w:rsid w:val="00A13692"/>
    <w:rsid w:val="00A138D9"/>
    <w:rsid w:val="00A13F88"/>
    <w:rsid w:val="00A168A2"/>
    <w:rsid w:val="00A27BFC"/>
    <w:rsid w:val="00A31740"/>
    <w:rsid w:val="00A31C53"/>
    <w:rsid w:val="00A33429"/>
    <w:rsid w:val="00A36918"/>
    <w:rsid w:val="00A42F3B"/>
    <w:rsid w:val="00A50340"/>
    <w:rsid w:val="00A60BB4"/>
    <w:rsid w:val="00A67690"/>
    <w:rsid w:val="00A77A5A"/>
    <w:rsid w:val="00A83273"/>
    <w:rsid w:val="00A851F5"/>
    <w:rsid w:val="00A86D57"/>
    <w:rsid w:val="00A93B50"/>
    <w:rsid w:val="00A95B26"/>
    <w:rsid w:val="00AA0855"/>
    <w:rsid w:val="00AA0B3B"/>
    <w:rsid w:val="00AA5C41"/>
    <w:rsid w:val="00AB6BC3"/>
    <w:rsid w:val="00AB7C1E"/>
    <w:rsid w:val="00AC6833"/>
    <w:rsid w:val="00AD05DE"/>
    <w:rsid w:val="00AD29D4"/>
    <w:rsid w:val="00AE61CB"/>
    <w:rsid w:val="00AE69FD"/>
    <w:rsid w:val="00AE6F13"/>
    <w:rsid w:val="00AF6209"/>
    <w:rsid w:val="00AF65C9"/>
    <w:rsid w:val="00B051AD"/>
    <w:rsid w:val="00B063CF"/>
    <w:rsid w:val="00B06FC4"/>
    <w:rsid w:val="00B07E88"/>
    <w:rsid w:val="00B203A6"/>
    <w:rsid w:val="00B23A44"/>
    <w:rsid w:val="00B244C7"/>
    <w:rsid w:val="00B2762E"/>
    <w:rsid w:val="00B33E5B"/>
    <w:rsid w:val="00B36020"/>
    <w:rsid w:val="00B36163"/>
    <w:rsid w:val="00B4392F"/>
    <w:rsid w:val="00B4479B"/>
    <w:rsid w:val="00B53578"/>
    <w:rsid w:val="00B61DA2"/>
    <w:rsid w:val="00B62306"/>
    <w:rsid w:val="00B63182"/>
    <w:rsid w:val="00B65E5E"/>
    <w:rsid w:val="00B67DBF"/>
    <w:rsid w:val="00B7346B"/>
    <w:rsid w:val="00B749B0"/>
    <w:rsid w:val="00B80618"/>
    <w:rsid w:val="00B916E4"/>
    <w:rsid w:val="00B93D43"/>
    <w:rsid w:val="00BA5FB9"/>
    <w:rsid w:val="00BB4C1C"/>
    <w:rsid w:val="00BB50C5"/>
    <w:rsid w:val="00BB6309"/>
    <w:rsid w:val="00BC1FA0"/>
    <w:rsid w:val="00BC5FDB"/>
    <w:rsid w:val="00BD436F"/>
    <w:rsid w:val="00BE07FB"/>
    <w:rsid w:val="00BE30D6"/>
    <w:rsid w:val="00BE6947"/>
    <w:rsid w:val="00BE7286"/>
    <w:rsid w:val="00BF0EF4"/>
    <w:rsid w:val="00C06D44"/>
    <w:rsid w:val="00C10636"/>
    <w:rsid w:val="00C1362B"/>
    <w:rsid w:val="00C15FA8"/>
    <w:rsid w:val="00C179C9"/>
    <w:rsid w:val="00C17E22"/>
    <w:rsid w:val="00C2178D"/>
    <w:rsid w:val="00C264CC"/>
    <w:rsid w:val="00C5056C"/>
    <w:rsid w:val="00C52BB7"/>
    <w:rsid w:val="00C55A3A"/>
    <w:rsid w:val="00C55AD5"/>
    <w:rsid w:val="00C64CAB"/>
    <w:rsid w:val="00C66090"/>
    <w:rsid w:val="00C669E5"/>
    <w:rsid w:val="00C66FE5"/>
    <w:rsid w:val="00C71D0B"/>
    <w:rsid w:val="00C82834"/>
    <w:rsid w:val="00C85254"/>
    <w:rsid w:val="00C86C8A"/>
    <w:rsid w:val="00C95067"/>
    <w:rsid w:val="00C976EC"/>
    <w:rsid w:val="00CB1A3F"/>
    <w:rsid w:val="00CC6067"/>
    <w:rsid w:val="00CD0BE1"/>
    <w:rsid w:val="00CD0EB6"/>
    <w:rsid w:val="00CD6054"/>
    <w:rsid w:val="00CE25A3"/>
    <w:rsid w:val="00CE534E"/>
    <w:rsid w:val="00CF67A4"/>
    <w:rsid w:val="00CF7C7B"/>
    <w:rsid w:val="00D00C60"/>
    <w:rsid w:val="00D0179B"/>
    <w:rsid w:val="00D03AF9"/>
    <w:rsid w:val="00D0561D"/>
    <w:rsid w:val="00D07717"/>
    <w:rsid w:val="00D117ED"/>
    <w:rsid w:val="00D123CA"/>
    <w:rsid w:val="00D13D1E"/>
    <w:rsid w:val="00D2196F"/>
    <w:rsid w:val="00D2296A"/>
    <w:rsid w:val="00D22BCF"/>
    <w:rsid w:val="00D347D1"/>
    <w:rsid w:val="00D53AF7"/>
    <w:rsid w:val="00D654B0"/>
    <w:rsid w:val="00D74222"/>
    <w:rsid w:val="00D75BF0"/>
    <w:rsid w:val="00D81656"/>
    <w:rsid w:val="00D81F4B"/>
    <w:rsid w:val="00D82731"/>
    <w:rsid w:val="00DA0457"/>
    <w:rsid w:val="00DB1E6E"/>
    <w:rsid w:val="00DB532E"/>
    <w:rsid w:val="00DB729F"/>
    <w:rsid w:val="00DB7EEE"/>
    <w:rsid w:val="00DC2C67"/>
    <w:rsid w:val="00DD120C"/>
    <w:rsid w:val="00DD23C0"/>
    <w:rsid w:val="00DD3307"/>
    <w:rsid w:val="00DE409E"/>
    <w:rsid w:val="00DE66A3"/>
    <w:rsid w:val="00DF01EE"/>
    <w:rsid w:val="00DF0EBC"/>
    <w:rsid w:val="00DF2474"/>
    <w:rsid w:val="00DF2641"/>
    <w:rsid w:val="00E0654B"/>
    <w:rsid w:val="00E07D30"/>
    <w:rsid w:val="00E1159C"/>
    <w:rsid w:val="00E159CC"/>
    <w:rsid w:val="00E1763B"/>
    <w:rsid w:val="00E21860"/>
    <w:rsid w:val="00E234C5"/>
    <w:rsid w:val="00E240B1"/>
    <w:rsid w:val="00E25B0C"/>
    <w:rsid w:val="00E25F2D"/>
    <w:rsid w:val="00E31B69"/>
    <w:rsid w:val="00E327B7"/>
    <w:rsid w:val="00E35621"/>
    <w:rsid w:val="00E45464"/>
    <w:rsid w:val="00E456F4"/>
    <w:rsid w:val="00E468E7"/>
    <w:rsid w:val="00E47BF8"/>
    <w:rsid w:val="00E520C1"/>
    <w:rsid w:val="00E57F3B"/>
    <w:rsid w:val="00E60B8B"/>
    <w:rsid w:val="00E611F0"/>
    <w:rsid w:val="00E67A29"/>
    <w:rsid w:val="00E83885"/>
    <w:rsid w:val="00E87E18"/>
    <w:rsid w:val="00E90683"/>
    <w:rsid w:val="00E912E3"/>
    <w:rsid w:val="00E9268A"/>
    <w:rsid w:val="00E93518"/>
    <w:rsid w:val="00E9454E"/>
    <w:rsid w:val="00EB6013"/>
    <w:rsid w:val="00EB7984"/>
    <w:rsid w:val="00EC068C"/>
    <w:rsid w:val="00EC41BD"/>
    <w:rsid w:val="00EC5B6B"/>
    <w:rsid w:val="00ED16D4"/>
    <w:rsid w:val="00EE02EB"/>
    <w:rsid w:val="00EE1A01"/>
    <w:rsid w:val="00EE6BD3"/>
    <w:rsid w:val="00EE7553"/>
    <w:rsid w:val="00F01508"/>
    <w:rsid w:val="00F04E4F"/>
    <w:rsid w:val="00F24EF0"/>
    <w:rsid w:val="00F35E06"/>
    <w:rsid w:val="00F5247B"/>
    <w:rsid w:val="00F5681B"/>
    <w:rsid w:val="00F7342C"/>
    <w:rsid w:val="00F77211"/>
    <w:rsid w:val="00F851BF"/>
    <w:rsid w:val="00F921B6"/>
    <w:rsid w:val="00FA059B"/>
    <w:rsid w:val="00FA069E"/>
    <w:rsid w:val="00FA0F14"/>
    <w:rsid w:val="00FB0645"/>
    <w:rsid w:val="00FB0E3D"/>
    <w:rsid w:val="00FB35FE"/>
    <w:rsid w:val="00FB64D7"/>
    <w:rsid w:val="00FD07E7"/>
    <w:rsid w:val="00FD3D7E"/>
    <w:rsid w:val="00FD61D5"/>
    <w:rsid w:val="00FD76AD"/>
    <w:rsid w:val="00FD7860"/>
    <w:rsid w:val="00FE2CEC"/>
    <w:rsid w:val="00FE531E"/>
    <w:rsid w:val="00FE553A"/>
    <w:rsid w:val="00FF26C1"/>
    <w:rsid w:val="00FF5C70"/>
    <w:rsid w:val="00FF691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A7F2769"/>
  <w15:docId w15:val="{0B2B8FF8-51C2-423C-9666-A7F6019369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Verdana" w:eastAsia="Times New Roman" w:hAnsi="Verdana"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1741F1"/>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1741F1"/>
    <w:pPr>
      <w:tabs>
        <w:tab w:val="center" w:pos="4536"/>
        <w:tab w:val="right" w:pos="9072"/>
      </w:tabs>
    </w:pPr>
    <w:rPr>
      <w:sz w:val="18"/>
    </w:rPr>
  </w:style>
  <w:style w:type="paragraph" w:styleId="Voettekst">
    <w:name w:val="footer"/>
    <w:basedOn w:val="Standaard"/>
    <w:link w:val="VoettekstChar"/>
    <w:rsid w:val="001741F1"/>
    <w:pPr>
      <w:tabs>
        <w:tab w:val="center" w:pos="4536"/>
        <w:tab w:val="right" w:pos="9072"/>
      </w:tabs>
    </w:pPr>
  </w:style>
  <w:style w:type="table" w:styleId="Tabelraster">
    <w:name w:val="Table Grid"/>
    <w:basedOn w:val="Standaardtabel"/>
    <w:rsid w:val="001741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iefGegevensVast">
    <w:name w:val="BriefGegevensVast"/>
    <w:rsid w:val="001741F1"/>
    <w:rPr>
      <w:rFonts w:ascii="Arial" w:hAnsi="Arial"/>
      <w:sz w:val="14"/>
    </w:rPr>
  </w:style>
  <w:style w:type="character" w:customStyle="1" w:styleId="BriefGegevensVariabel">
    <w:name w:val="BriefGegevensVariabel"/>
    <w:basedOn w:val="Standaardalinea-lettertype"/>
    <w:rsid w:val="001741F1"/>
    <w:rPr>
      <w:rFonts w:ascii="Verdana" w:hAnsi="Verdana"/>
      <w:sz w:val="20"/>
    </w:rPr>
  </w:style>
  <w:style w:type="character" w:styleId="Paginanummer">
    <w:name w:val="page number"/>
    <w:basedOn w:val="Standaardalinea-lettertype"/>
    <w:rsid w:val="001741F1"/>
  </w:style>
  <w:style w:type="paragraph" w:customStyle="1" w:styleId="BriefGegevens">
    <w:name w:val="BriefGegevens"/>
    <w:basedOn w:val="Standaard"/>
    <w:rsid w:val="001741F1"/>
    <w:pPr>
      <w:spacing w:line="200" w:lineRule="exact"/>
      <w:ind w:left="1503" w:hanging="1503"/>
    </w:pPr>
  </w:style>
  <w:style w:type="paragraph" w:customStyle="1" w:styleId="StandaardMinuut">
    <w:name w:val="StandaardMinuut"/>
    <w:basedOn w:val="Koptekst"/>
    <w:rsid w:val="001741F1"/>
    <w:pPr>
      <w:tabs>
        <w:tab w:val="clear" w:pos="4536"/>
        <w:tab w:val="clear" w:pos="9072"/>
      </w:tabs>
      <w:ind w:left="5812"/>
    </w:pPr>
  </w:style>
  <w:style w:type="character" w:styleId="Hyperlink">
    <w:name w:val="Hyperlink"/>
    <w:basedOn w:val="Standaardalinea-lettertype"/>
    <w:rsid w:val="00755096"/>
    <w:rPr>
      <w:color w:val="0000FF"/>
      <w:u w:val="single"/>
    </w:rPr>
  </w:style>
  <w:style w:type="character" w:customStyle="1" w:styleId="VoettekstChar">
    <w:name w:val="Voettekst Char"/>
    <w:basedOn w:val="Standaardalinea-lettertype"/>
    <w:link w:val="Voettekst"/>
    <w:rsid w:val="002002FE"/>
  </w:style>
  <w:style w:type="paragraph" w:styleId="Ballontekst">
    <w:name w:val="Balloon Text"/>
    <w:basedOn w:val="Standaard"/>
    <w:link w:val="BallontekstChar"/>
    <w:rsid w:val="00802D93"/>
    <w:rPr>
      <w:rFonts w:ascii="Tahoma" w:hAnsi="Tahoma" w:cs="Tahoma"/>
      <w:sz w:val="16"/>
      <w:szCs w:val="16"/>
    </w:rPr>
  </w:style>
  <w:style w:type="character" w:customStyle="1" w:styleId="BallontekstChar">
    <w:name w:val="Ballontekst Char"/>
    <w:basedOn w:val="Standaardalinea-lettertype"/>
    <w:link w:val="Ballontekst"/>
    <w:rsid w:val="00802D93"/>
    <w:rPr>
      <w:rFonts w:ascii="Tahoma" w:hAnsi="Tahoma" w:cs="Tahoma"/>
      <w:sz w:val="16"/>
      <w:szCs w:val="16"/>
    </w:rPr>
  </w:style>
  <w:style w:type="paragraph" w:styleId="Lijstalinea">
    <w:name w:val="List Paragraph"/>
    <w:basedOn w:val="Standaard"/>
    <w:uiPriority w:val="34"/>
    <w:qFormat/>
    <w:rsid w:val="005772A1"/>
    <w:pPr>
      <w:ind w:left="720"/>
      <w:contextualSpacing/>
    </w:pPr>
  </w:style>
  <w:style w:type="character" w:styleId="Onopgelostemelding">
    <w:name w:val="Unresolved Mention"/>
    <w:basedOn w:val="Standaardalinea-lettertype"/>
    <w:uiPriority w:val="99"/>
    <w:semiHidden/>
    <w:unhideWhenUsed/>
    <w:rsid w:val="00072BD4"/>
    <w:rPr>
      <w:color w:val="605E5C"/>
      <w:shd w:val="clear" w:color="auto" w:fill="E1DFDD"/>
    </w:rPr>
  </w:style>
  <w:style w:type="character" w:customStyle="1" w:styleId="fontstyle01">
    <w:name w:val="fontstyle01"/>
    <w:basedOn w:val="Standaardalinea-lettertype"/>
    <w:rsid w:val="00E1763B"/>
    <w:rPr>
      <w:rFonts w:ascii="Verdana" w:hAnsi="Verdana" w:hint="default"/>
      <w:b w:val="0"/>
      <w:bCs w:val="0"/>
      <w:i w:val="0"/>
      <w:iCs w:val="0"/>
      <w:color w:val="000000"/>
      <w:sz w:val="20"/>
      <w:szCs w:val="20"/>
    </w:rPr>
  </w:style>
  <w:style w:type="character" w:styleId="GevolgdeHyperlink">
    <w:name w:val="FollowedHyperlink"/>
    <w:basedOn w:val="Standaardalinea-lettertype"/>
    <w:semiHidden/>
    <w:unhideWhenUsed/>
    <w:rsid w:val="00C669E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967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koop@rijnland.net"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rediteuren-rijnland@hhsk.n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crediteuren-rijnland@hhsk.n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opendata.cbs.nl/" TargetMode="Externa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X:\Afdeling\OA\JVI\INKOOP\01.Aanbestedingen\03.%20DOCs%20NAW%20(DIG-3619)\Formats%20Xential\Leveringen\Europees-Openbaar\6.5%20Bijlage%20Concept%20Overeenkomst%20AWIV%20met%20handteke.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D2594259-853F-4E24-91AB-44F0CAF9E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6.5 Bijlage Concept Overeenkomst AWIV met handteke</Template>
  <TotalTime>28</TotalTime>
  <Pages>4</Pages>
  <Words>985</Words>
  <Characters>7077</Characters>
  <Application>Microsoft Office Word</Application>
  <DocSecurity>0</DocSecurity>
  <Lines>58</Lines>
  <Paragraphs>16</Paragraphs>
  <ScaleCrop>false</ScaleCrop>
  <HeadingPairs>
    <vt:vector size="2" baseType="variant">
      <vt:variant>
        <vt:lpstr>Titel</vt:lpstr>
      </vt:variant>
      <vt:variant>
        <vt:i4>1</vt:i4>
      </vt:variant>
    </vt:vector>
  </HeadingPairs>
  <TitlesOfParts>
    <vt:vector size="1" baseType="lpstr">
      <vt:lpstr>PAPIER1</vt:lpstr>
    </vt:vector>
  </TitlesOfParts>
  <Company>Hoogheemraadschap van Rijnland</Company>
  <LinksUpToDate>false</LinksUpToDate>
  <CharactersWithSpaces>8046</CharactersWithSpaces>
  <SharedDoc>false</SharedDoc>
  <HLinks>
    <vt:vector size="6" baseType="variant">
      <vt:variant>
        <vt:i4>3735552</vt:i4>
      </vt:variant>
      <vt:variant>
        <vt:i4>0</vt:i4>
      </vt:variant>
      <vt:variant>
        <vt:i4>0</vt:i4>
      </vt:variant>
      <vt:variant>
        <vt:i4>5</vt:i4>
      </vt:variant>
      <vt:variant>
        <vt:lpwstr>mailto:post@rijnland.net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PAPIER1</dc:title>
  <dc:subject/>
  <dc:creator>Westdijk, Serge</dc:creator>
  <cp:keywords/>
  <dc:description/>
  <cp:lastModifiedBy>Westdijk, Serge</cp:lastModifiedBy>
  <cp:revision>6</cp:revision>
  <cp:lastPrinted>2010-11-24T12:59:00Z</cp:lastPrinted>
  <dcterms:created xsi:type="dcterms:W3CDTF">2022-02-15T19:55:00Z</dcterms:created>
  <dcterms:modified xsi:type="dcterms:W3CDTF">2022-02-18T09:51:00Z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enr">
    <vt:lpwstr>1.1</vt:lpwstr>
  </property>
</Properties>
</file>